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926CA6" w14:textId="70CED14E" w:rsidR="00320848" w:rsidRDefault="00A80333">
      <w:bookmarkStart w:id="0" w:name="_GoBack"/>
      <w:r>
        <w:rPr>
          <w:noProof/>
        </w:rPr>
        <w:drawing>
          <wp:anchor distT="0" distB="0" distL="114300" distR="114300" simplePos="0" relativeHeight="251660288" behindDoc="0" locked="0" layoutInCell="1" allowOverlap="1" wp14:anchorId="49408B1B" wp14:editId="38D47CF4">
            <wp:simplePos x="0" y="0"/>
            <wp:positionH relativeFrom="page">
              <wp:align>right</wp:align>
            </wp:positionH>
            <wp:positionV relativeFrom="paragraph">
              <wp:posOffset>-952500</wp:posOffset>
            </wp:positionV>
            <wp:extent cx="7772400" cy="100863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etoBasicseCover.jpg"/>
                    <pic:cNvPicPr/>
                  </pic:nvPicPr>
                  <pic:blipFill>
                    <a:blip r:embed="rId7">
                      <a:extLst>
                        <a:ext uri="{28A0092B-C50C-407E-A947-70E740481C1C}">
                          <a14:useLocalDpi xmlns:a14="http://schemas.microsoft.com/office/drawing/2010/main" val="0"/>
                        </a:ext>
                      </a:extLst>
                    </a:blip>
                    <a:stretch>
                      <a:fillRect/>
                    </a:stretch>
                  </pic:blipFill>
                  <pic:spPr>
                    <a:xfrm>
                      <a:off x="0" y="0"/>
                      <a:ext cx="7772400" cy="10086340"/>
                    </a:xfrm>
                    <a:prstGeom prst="rect">
                      <a:avLst/>
                    </a:prstGeom>
                  </pic:spPr>
                </pic:pic>
              </a:graphicData>
            </a:graphic>
            <wp14:sizeRelH relativeFrom="margin">
              <wp14:pctWidth>0</wp14:pctWidth>
            </wp14:sizeRelH>
            <wp14:sizeRelV relativeFrom="margin">
              <wp14:pctHeight>0</wp14:pctHeight>
            </wp14:sizeRelV>
          </wp:anchor>
        </w:drawing>
      </w:r>
      <w:bookmarkEnd w:id="0"/>
      <w:r w:rsidR="00320848">
        <w:br w:type="page"/>
      </w:r>
    </w:p>
    <w:sdt>
      <w:sdtPr>
        <w:rPr>
          <w:rFonts w:ascii="Courier New" w:eastAsiaTheme="minorHAnsi" w:hAnsi="Courier New" w:cstheme="minorBidi"/>
          <w:color w:val="auto"/>
          <w:sz w:val="24"/>
          <w:szCs w:val="22"/>
        </w:rPr>
        <w:id w:val="-1741554001"/>
        <w:docPartObj>
          <w:docPartGallery w:val="Table of Contents"/>
          <w:docPartUnique/>
        </w:docPartObj>
      </w:sdtPr>
      <w:sdtEndPr>
        <w:rPr>
          <w:b/>
          <w:bCs/>
          <w:noProof/>
        </w:rPr>
      </w:sdtEndPr>
      <w:sdtContent>
        <w:p w14:paraId="475F0BB9" w14:textId="77777777" w:rsidR="00320848" w:rsidRDefault="00320848">
          <w:pPr>
            <w:pStyle w:val="TOCHeading"/>
          </w:pPr>
          <w:r>
            <w:t>Table of Contents</w:t>
          </w:r>
        </w:p>
        <w:p w14:paraId="12ECE985" w14:textId="23697526" w:rsidR="00326EDA" w:rsidRDefault="00320848">
          <w:pPr>
            <w:pStyle w:val="TOC1"/>
            <w:tabs>
              <w:tab w:val="right" w:leader="dot" w:pos="9350"/>
            </w:tabs>
            <w:rPr>
              <w:rFonts w:asciiTheme="minorHAnsi" w:eastAsiaTheme="minorEastAsia" w:hAnsiTheme="minorHAnsi"/>
              <w:noProof/>
              <w:sz w:val="22"/>
            </w:rPr>
          </w:pPr>
          <w:r>
            <w:rPr>
              <w:b/>
              <w:bCs/>
              <w:noProof/>
            </w:rPr>
            <w:fldChar w:fldCharType="begin"/>
          </w:r>
          <w:r>
            <w:rPr>
              <w:b/>
              <w:bCs/>
              <w:noProof/>
            </w:rPr>
            <w:instrText xml:space="preserve"> TOC \o "1-3" \h \z \u </w:instrText>
          </w:r>
          <w:r>
            <w:rPr>
              <w:b/>
              <w:bCs/>
              <w:noProof/>
            </w:rPr>
            <w:fldChar w:fldCharType="separate"/>
          </w:r>
          <w:hyperlink w:anchor="_Toc17700628" w:history="1">
            <w:r w:rsidR="00326EDA" w:rsidRPr="00817088">
              <w:rPr>
                <w:rStyle w:val="Hyperlink"/>
                <w:noProof/>
              </w:rPr>
              <w:t>What is the Keto Diet?</w:t>
            </w:r>
            <w:r w:rsidR="00326EDA">
              <w:rPr>
                <w:noProof/>
                <w:webHidden/>
              </w:rPr>
              <w:tab/>
            </w:r>
            <w:r w:rsidR="00326EDA">
              <w:rPr>
                <w:noProof/>
                <w:webHidden/>
              </w:rPr>
              <w:fldChar w:fldCharType="begin"/>
            </w:r>
            <w:r w:rsidR="00326EDA">
              <w:rPr>
                <w:noProof/>
                <w:webHidden/>
              </w:rPr>
              <w:instrText xml:space="preserve"> PAGEREF _Toc17700628 \h </w:instrText>
            </w:r>
            <w:r w:rsidR="00326EDA">
              <w:rPr>
                <w:noProof/>
                <w:webHidden/>
              </w:rPr>
            </w:r>
            <w:r w:rsidR="00326EDA">
              <w:rPr>
                <w:noProof/>
                <w:webHidden/>
              </w:rPr>
              <w:fldChar w:fldCharType="separate"/>
            </w:r>
            <w:r w:rsidR="00326EDA">
              <w:rPr>
                <w:noProof/>
                <w:webHidden/>
              </w:rPr>
              <w:t>3</w:t>
            </w:r>
            <w:r w:rsidR="00326EDA">
              <w:rPr>
                <w:noProof/>
                <w:webHidden/>
              </w:rPr>
              <w:fldChar w:fldCharType="end"/>
            </w:r>
          </w:hyperlink>
        </w:p>
        <w:p w14:paraId="25C75448" w14:textId="4145EFB8" w:rsidR="00326EDA" w:rsidRDefault="00326EDA">
          <w:pPr>
            <w:pStyle w:val="TOC2"/>
            <w:tabs>
              <w:tab w:val="right" w:leader="dot" w:pos="9350"/>
            </w:tabs>
            <w:rPr>
              <w:noProof/>
            </w:rPr>
          </w:pPr>
          <w:hyperlink w:anchor="_Toc17700629" w:history="1">
            <w:r w:rsidRPr="00817088">
              <w:rPr>
                <w:rStyle w:val="Hyperlink"/>
                <w:noProof/>
              </w:rPr>
              <w:t>A Low-Carb, High-Fat Diet</w:t>
            </w:r>
            <w:r>
              <w:rPr>
                <w:noProof/>
                <w:webHidden/>
              </w:rPr>
              <w:tab/>
            </w:r>
            <w:r>
              <w:rPr>
                <w:noProof/>
                <w:webHidden/>
              </w:rPr>
              <w:fldChar w:fldCharType="begin"/>
            </w:r>
            <w:r>
              <w:rPr>
                <w:noProof/>
                <w:webHidden/>
              </w:rPr>
              <w:instrText xml:space="preserve"> PAGEREF _Toc17700629 \h </w:instrText>
            </w:r>
            <w:r>
              <w:rPr>
                <w:noProof/>
                <w:webHidden/>
              </w:rPr>
            </w:r>
            <w:r>
              <w:rPr>
                <w:noProof/>
                <w:webHidden/>
              </w:rPr>
              <w:fldChar w:fldCharType="separate"/>
            </w:r>
            <w:r>
              <w:rPr>
                <w:noProof/>
                <w:webHidden/>
              </w:rPr>
              <w:t>3</w:t>
            </w:r>
            <w:r>
              <w:rPr>
                <w:noProof/>
                <w:webHidden/>
              </w:rPr>
              <w:fldChar w:fldCharType="end"/>
            </w:r>
          </w:hyperlink>
        </w:p>
        <w:p w14:paraId="6AF91423" w14:textId="56293BEC" w:rsidR="00326EDA" w:rsidRDefault="00326EDA">
          <w:pPr>
            <w:pStyle w:val="TOC2"/>
            <w:tabs>
              <w:tab w:val="right" w:leader="dot" w:pos="9350"/>
            </w:tabs>
            <w:rPr>
              <w:noProof/>
            </w:rPr>
          </w:pPr>
          <w:hyperlink w:anchor="_Toc17700630" w:history="1">
            <w:r w:rsidRPr="00817088">
              <w:rPr>
                <w:rStyle w:val="Hyperlink"/>
                <w:noProof/>
              </w:rPr>
              <w:t>What type of things will you eat on the diet?</w:t>
            </w:r>
            <w:r>
              <w:rPr>
                <w:noProof/>
                <w:webHidden/>
              </w:rPr>
              <w:tab/>
            </w:r>
            <w:r>
              <w:rPr>
                <w:noProof/>
                <w:webHidden/>
              </w:rPr>
              <w:fldChar w:fldCharType="begin"/>
            </w:r>
            <w:r>
              <w:rPr>
                <w:noProof/>
                <w:webHidden/>
              </w:rPr>
              <w:instrText xml:space="preserve"> PAGEREF _Toc17700630 \h </w:instrText>
            </w:r>
            <w:r>
              <w:rPr>
                <w:noProof/>
                <w:webHidden/>
              </w:rPr>
            </w:r>
            <w:r>
              <w:rPr>
                <w:noProof/>
                <w:webHidden/>
              </w:rPr>
              <w:fldChar w:fldCharType="separate"/>
            </w:r>
            <w:r>
              <w:rPr>
                <w:noProof/>
                <w:webHidden/>
              </w:rPr>
              <w:t>4</w:t>
            </w:r>
            <w:r>
              <w:rPr>
                <w:noProof/>
                <w:webHidden/>
              </w:rPr>
              <w:fldChar w:fldCharType="end"/>
            </w:r>
          </w:hyperlink>
        </w:p>
        <w:p w14:paraId="70867594" w14:textId="655F0C93" w:rsidR="00326EDA" w:rsidRDefault="00326EDA">
          <w:pPr>
            <w:pStyle w:val="TOC1"/>
            <w:tabs>
              <w:tab w:val="right" w:leader="dot" w:pos="9350"/>
            </w:tabs>
            <w:rPr>
              <w:rFonts w:asciiTheme="minorHAnsi" w:eastAsiaTheme="minorEastAsia" w:hAnsiTheme="minorHAnsi"/>
              <w:noProof/>
              <w:sz w:val="22"/>
            </w:rPr>
          </w:pPr>
          <w:hyperlink w:anchor="_Toc17700631" w:history="1">
            <w:r w:rsidRPr="00817088">
              <w:rPr>
                <w:rStyle w:val="Hyperlink"/>
                <w:noProof/>
              </w:rPr>
              <w:t>What Are Its Benefits?</w:t>
            </w:r>
            <w:r>
              <w:rPr>
                <w:noProof/>
                <w:webHidden/>
              </w:rPr>
              <w:tab/>
            </w:r>
            <w:r>
              <w:rPr>
                <w:noProof/>
                <w:webHidden/>
              </w:rPr>
              <w:fldChar w:fldCharType="begin"/>
            </w:r>
            <w:r>
              <w:rPr>
                <w:noProof/>
                <w:webHidden/>
              </w:rPr>
              <w:instrText xml:space="preserve"> PAGEREF _Toc17700631 \h </w:instrText>
            </w:r>
            <w:r>
              <w:rPr>
                <w:noProof/>
                <w:webHidden/>
              </w:rPr>
            </w:r>
            <w:r>
              <w:rPr>
                <w:noProof/>
                <w:webHidden/>
              </w:rPr>
              <w:fldChar w:fldCharType="separate"/>
            </w:r>
            <w:r>
              <w:rPr>
                <w:noProof/>
                <w:webHidden/>
              </w:rPr>
              <w:t>6</w:t>
            </w:r>
            <w:r>
              <w:rPr>
                <w:noProof/>
                <w:webHidden/>
              </w:rPr>
              <w:fldChar w:fldCharType="end"/>
            </w:r>
          </w:hyperlink>
        </w:p>
        <w:p w14:paraId="71599A23" w14:textId="42D2AF79" w:rsidR="00326EDA" w:rsidRDefault="00326EDA">
          <w:pPr>
            <w:pStyle w:val="TOC2"/>
            <w:tabs>
              <w:tab w:val="right" w:leader="dot" w:pos="9350"/>
            </w:tabs>
            <w:rPr>
              <w:noProof/>
            </w:rPr>
          </w:pPr>
          <w:hyperlink w:anchor="_Toc17700632" w:history="1">
            <w:r w:rsidRPr="00817088">
              <w:rPr>
                <w:rStyle w:val="Hyperlink"/>
                <w:noProof/>
              </w:rPr>
              <w:t>It was designed to prevent seizures</w:t>
            </w:r>
            <w:r>
              <w:rPr>
                <w:noProof/>
                <w:webHidden/>
              </w:rPr>
              <w:tab/>
            </w:r>
            <w:r>
              <w:rPr>
                <w:noProof/>
                <w:webHidden/>
              </w:rPr>
              <w:fldChar w:fldCharType="begin"/>
            </w:r>
            <w:r>
              <w:rPr>
                <w:noProof/>
                <w:webHidden/>
              </w:rPr>
              <w:instrText xml:space="preserve"> PAGEREF _Toc17700632 \h </w:instrText>
            </w:r>
            <w:r>
              <w:rPr>
                <w:noProof/>
                <w:webHidden/>
              </w:rPr>
            </w:r>
            <w:r>
              <w:rPr>
                <w:noProof/>
                <w:webHidden/>
              </w:rPr>
              <w:fldChar w:fldCharType="separate"/>
            </w:r>
            <w:r>
              <w:rPr>
                <w:noProof/>
                <w:webHidden/>
              </w:rPr>
              <w:t>6</w:t>
            </w:r>
            <w:r>
              <w:rPr>
                <w:noProof/>
                <w:webHidden/>
              </w:rPr>
              <w:fldChar w:fldCharType="end"/>
            </w:r>
          </w:hyperlink>
        </w:p>
        <w:p w14:paraId="157B15CC" w14:textId="2A3EC761" w:rsidR="00326EDA" w:rsidRDefault="00326EDA">
          <w:pPr>
            <w:pStyle w:val="TOC2"/>
            <w:tabs>
              <w:tab w:val="right" w:leader="dot" w:pos="9350"/>
            </w:tabs>
            <w:rPr>
              <w:noProof/>
            </w:rPr>
          </w:pPr>
          <w:hyperlink w:anchor="_Toc17700633" w:history="1">
            <w:r w:rsidRPr="00817088">
              <w:rPr>
                <w:rStyle w:val="Hyperlink"/>
                <w:noProof/>
              </w:rPr>
              <w:t>Weight Loss</w:t>
            </w:r>
            <w:r>
              <w:rPr>
                <w:noProof/>
                <w:webHidden/>
              </w:rPr>
              <w:tab/>
            </w:r>
            <w:r>
              <w:rPr>
                <w:noProof/>
                <w:webHidden/>
              </w:rPr>
              <w:fldChar w:fldCharType="begin"/>
            </w:r>
            <w:r>
              <w:rPr>
                <w:noProof/>
                <w:webHidden/>
              </w:rPr>
              <w:instrText xml:space="preserve"> PAGEREF _Toc17700633 \h </w:instrText>
            </w:r>
            <w:r>
              <w:rPr>
                <w:noProof/>
                <w:webHidden/>
              </w:rPr>
            </w:r>
            <w:r>
              <w:rPr>
                <w:noProof/>
                <w:webHidden/>
              </w:rPr>
              <w:fldChar w:fldCharType="separate"/>
            </w:r>
            <w:r>
              <w:rPr>
                <w:noProof/>
                <w:webHidden/>
              </w:rPr>
              <w:t>7</w:t>
            </w:r>
            <w:r>
              <w:rPr>
                <w:noProof/>
                <w:webHidden/>
              </w:rPr>
              <w:fldChar w:fldCharType="end"/>
            </w:r>
          </w:hyperlink>
        </w:p>
        <w:p w14:paraId="2DFFE7EF" w14:textId="24CD4AAE" w:rsidR="00326EDA" w:rsidRDefault="00326EDA">
          <w:pPr>
            <w:pStyle w:val="TOC2"/>
            <w:tabs>
              <w:tab w:val="right" w:leader="dot" w:pos="9350"/>
            </w:tabs>
            <w:rPr>
              <w:noProof/>
            </w:rPr>
          </w:pPr>
          <w:hyperlink w:anchor="_Toc17700634" w:history="1">
            <w:r w:rsidRPr="00817088">
              <w:rPr>
                <w:rStyle w:val="Hyperlink"/>
                <w:noProof/>
              </w:rPr>
              <w:t>How Does It Make You Feel?</w:t>
            </w:r>
            <w:r>
              <w:rPr>
                <w:noProof/>
                <w:webHidden/>
              </w:rPr>
              <w:tab/>
            </w:r>
            <w:r>
              <w:rPr>
                <w:noProof/>
                <w:webHidden/>
              </w:rPr>
              <w:fldChar w:fldCharType="begin"/>
            </w:r>
            <w:r>
              <w:rPr>
                <w:noProof/>
                <w:webHidden/>
              </w:rPr>
              <w:instrText xml:space="preserve"> PAGEREF _Toc17700634 \h </w:instrText>
            </w:r>
            <w:r>
              <w:rPr>
                <w:noProof/>
                <w:webHidden/>
              </w:rPr>
            </w:r>
            <w:r>
              <w:rPr>
                <w:noProof/>
                <w:webHidden/>
              </w:rPr>
              <w:fldChar w:fldCharType="separate"/>
            </w:r>
            <w:r>
              <w:rPr>
                <w:noProof/>
                <w:webHidden/>
              </w:rPr>
              <w:t>7</w:t>
            </w:r>
            <w:r>
              <w:rPr>
                <w:noProof/>
                <w:webHidden/>
              </w:rPr>
              <w:fldChar w:fldCharType="end"/>
            </w:r>
          </w:hyperlink>
        </w:p>
        <w:p w14:paraId="4D7197D6" w14:textId="4C5AF04B" w:rsidR="00326EDA" w:rsidRDefault="00326EDA">
          <w:pPr>
            <w:pStyle w:val="TOC2"/>
            <w:tabs>
              <w:tab w:val="right" w:leader="dot" w:pos="9350"/>
            </w:tabs>
            <w:rPr>
              <w:noProof/>
            </w:rPr>
          </w:pPr>
          <w:hyperlink w:anchor="_Toc17700635" w:history="1">
            <w:r w:rsidRPr="00817088">
              <w:rPr>
                <w:rStyle w:val="Hyperlink"/>
                <w:noProof/>
              </w:rPr>
              <w:t>Helping To Stabilize The Mood</w:t>
            </w:r>
            <w:r>
              <w:rPr>
                <w:noProof/>
                <w:webHidden/>
              </w:rPr>
              <w:tab/>
            </w:r>
            <w:r>
              <w:rPr>
                <w:noProof/>
                <w:webHidden/>
              </w:rPr>
              <w:fldChar w:fldCharType="begin"/>
            </w:r>
            <w:r>
              <w:rPr>
                <w:noProof/>
                <w:webHidden/>
              </w:rPr>
              <w:instrText xml:space="preserve"> PAGEREF _Toc17700635 \h </w:instrText>
            </w:r>
            <w:r>
              <w:rPr>
                <w:noProof/>
                <w:webHidden/>
              </w:rPr>
            </w:r>
            <w:r>
              <w:rPr>
                <w:noProof/>
                <w:webHidden/>
              </w:rPr>
              <w:fldChar w:fldCharType="separate"/>
            </w:r>
            <w:r>
              <w:rPr>
                <w:noProof/>
                <w:webHidden/>
              </w:rPr>
              <w:t>8</w:t>
            </w:r>
            <w:r>
              <w:rPr>
                <w:noProof/>
                <w:webHidden/>
              </w:rPr>
              <w:fldChar w:fldCharType="end"/>
            </w:r>
          </w:hyperlink>
        </w:p>
        <w:p w14:paraId="19DAC8AF" w14:textId="39E0B407" w:rsidR="00326EDA" w:rsidRDefault="00326EDA">
          <w:pPr>
            <w:pStyle w:val="TOC2"/>
            <w:tabs>
              <w:tab w:val="right" w:leader="dot" w:pos="9350"/>
            </w:tabs>
            <w:rPr>
              <w:noProof/>
            </w:rPr>
          </w:pPr>
          <w:hyperlink w:anchor="_Toc17700636" w:history="1">
            <w:r w:rsidRPr="00817088">
              <w:rPr>
                <w:rStyle w:val="Hyperlink"/>
                <w:noProof/>
              </w:rPr>
              <w:t>Improved Mental Focus</w:t>
            </w:r>
            <w:r>
              <w:rPr>
                <w:noProof/>
                <w:webHidden/>
              </w:rPr>
              <w:tab/>
            </w:r>
            <w:r>
              <w:rPr>
                <w:noProof/>
                <w:webHidden/>
              </w:rPr>
              <w:fldChar w:fldCharType="begin"/>
            </w:r>
            <w:r>
              <w:rPr>
                <w:noProof/>
                <w:webHidden/>
              </w:rPr>
              <w:instrText xml:space="preserve"> PAGEREF _Toc17700636 \h </w:instrText>
            </w:r>
            <w:r>
              <w:rPr>
                <w:noProof/>
                <w:webHidden/>
              </w:rPr>
            </w:r>
            <w:r>
              <w:rPr>
                <w:noProof/>
                <w:webHidden/>
              </w:rPr>
              <w:fldChar w:fldCharType="separate"/>
            </w:r>
            <w:r>
              <w:rPr>
                <w:noProof/>
                <w:webHidden/>
              </w:rPr>
              <w:t>8</w:t>
            </w:r>
            <w:r>
              <w:rPr>
                <w:noProof/>
                <w:webHidden/>
              </w:rPr>
              <w:fldChar w:fldCharType="end"/>
            </w:r>
          </w:hyperlink>
        </w:p>
        <w:p w14:paraId="7951902D" w14:textId="5748AF00" w:rsidR="00326EDA" w:rsidRDefault="00326EDA">
          <w:pPr>
            <w:pStyle w:val="TOC2"/>
            <w:tabs>
              <w:tab w:val="right" w:leader="dot" w:pos="9350"/>
            </w:tabs>
            <w:rPr>
              <w:noProof/>
            </w:rPr>
          </w:pPr>
          <w:hyperlink w:anchor="_Toc17700637" w:history="1">
            <w:r w:rsidRPr="00817088">
              <w:rPr>
                <w:rStyle w:val="Hyperlink"/>
                <w:noProof/>
              </w:rPr>
              <w:t>You’ll Have Plenty of Energy</w:t>
            </w:r>
            <w:r>
              <w:rPr>
                <w:noProof/>
                <w:webHidden/>
              </w:rPr>
              <w:tab/>
            </w:r>
            <w:r>
              <w:rPr>
                <w:noProof/>
                <w:webHidden/>
              </w:rPr>
              <w:fldChar w:fldCharType="begin"/>
            </w:r>
            <w:r>
              <w:rPr>
                <w:noProof/>
                <w:webHidden/>
              </w:rPr>
              <w:instrText xml:space="preserve"> PAGEREF _Toc17700637 \h </w:instrText>
            </w:r>
            <w:r>
              <w:rPr>
                <w:noProof/>
                <w:webHidden/>
              </w:rPr>
            </w:r>
            <w:r>
              <w:rPr>
                <w:noProof/>
                <w:webHidden/>
              </w:rPr>
              <w:fldChar w:fldCharType="separate"/>
            </w:r>
            <w:r>
              <w:rPr>
                <w:noProof/>
                <w:webHidden/>
              </w:rPr>
              <w:t>9</w:t>
            </w:r>
            <w:r>
              <w:rPr>
                <w:noProof/>
                <w:webHidden/>
              </w:rPr>
              <w:fldChar w:fldCharType="end"/>
            </w:r>
          </w:hyperlink>
        </w:p>
        <w:p w14:paraId="49150DCD" w14:textId="039C6231" w:rsidR="00326EDA" w:rsidRDefault="00326EDA">
          <w:pPr>
            <w:pStyle w:val="TOC1"/>
            <w:tabs>
              <w:tab w:val="right" w:leader="dot" w:pos="9350"/>
            </w:tabs>
            <w:rPr>
              <w:rFonts w:asciiTheme="minorHAnsi" w:eastAsiaTheme="minorEastAsia" w:hAnsiTheme="minorHAnsi"/>
              <w:noProof/>
              <w:sz w:val="22"/>
            </w:rPr>
          </w:pPr>
          <w:hyperlink w:anchor="_Toc17700638" w:history="1">
            <w:r w:rsidRPr="00817088">
              <w:rPr>
                <w:rStyle w:val="Hyperlink"/>
                <w:noProof/>
              </w:rPr>
              <w:t>Top Keto Diet Mistakes to Avoid</w:t>
            </w:r>
            <w:r>
              <w:rPr>
                <w:noProof/>
                <w:webHidden/>
              </w:rPr>
              <w:tab/>
            </w:r>
            <w:r>
              <w:rPr>
                <w:noProof/>
                <w:webHidden/>
              </w:rPr>
              <w:fldChar w:fldCharType="begin"/>
            </w:r>
            <w:r>
              <w:rPr>
                <w:noProof/>
                <w:webHidden/>
              </w:rPr>
              <w:instrText xml:space="preserve"> PAGEREF _Toc17700638 \h </w:instrText>
            </w:r>
            <w:r>
              <w:rPr>
                <w:noProof/>
                <w:webHidden/>
              </w:rPr>
            </w:r>
            <w:r>
              <w:rPr>
                <w:noProof/>
                <w:webHidden/>
              </w:rPr>
              <w:fldChar w:fldCharType="separate"/>
            </w:r>
            <w:r>
              <w:rPr>
                <w:noProof/>
                <w:webHidden/>
              </w:rPr>
              <w:t>11</w:t>
            </w:r>
            <w:r>
              <w:rPr>
                <w:noProof/>
                <w:webHidden/>
              </w:rPr>
              <w:fldChar w:fldCharType="end"/>
            </w:r>
          </w:hyperlink>
        </w:p>
        <w:p w14:paraId="47BF4A43" w14:textId="1C54B27F" w:rsidR="00326EDA" w:rsidRDefault="00326EDA">
          <w:pPr>
            <w:pStyle w:val="TOC2"/>
            <w:tabs>
              <w:tab w:val="right" w:leader="dot" w:pos="9350"/>
            </w:tabs>
            <w:rPr>
              <w:noProof/>
            </w:rPr>
          </w:pPr>
          <w:hyperlink w:anchor="_Toc17700639" w:history="1">
            <w:r w:rsidRPr="00817088">
              <w:rPr>
                <w:rStyle w:val="Hyperlink"/>
                <w:noProof/>
              </w:rPr>
              <w:t>Seeing It As A Quick Weight Loss Fix</w:t>
            </w:r>
            <w:r>
              <w:rPr>
                <w:noProof/>
                <w:webHidden/>
              </w:rPr>
              <w:tab/>
            </w:r>
            <w:r>
              <w:rPr>
                <w:noProof/>
                <w:webHidden/>
              </w:rPr>
              <w:fldChar w:fldCharType="begin"/>
            </w:r>
            <w:r>
              <w:rPr>
                <w:noProof/>
                <w:webHidden/>
              </w:rPr>
              <w:instrText xml:space="preserve"> PAGEREF _Toc17700639 \h </w:instrText>
            </w:r>
            <w:r>
              <w:rPr>
                <w:noProof/>
                <w:webHidden/>
              </w:rPr>
            </w:r>
            <w:r>
              <w:rPr>
                <w:noProof/>
                <w:webHidden/>
              </w:rPr>
              <w:fldChar w:fldCharType="separate"/>
            </w:r>
            <w:r>
              <w:rPr>
                <w:noProof/>
                <w:webHidden/>
              </w:rPr>
              <w:t>11</w:t>
            </w:r>
            <w:r>
              <w:rPr>
                <w:noProof/>
                <w:webHidden/>
              </w:rPr>
              <w:fldChar w:fldCharType="end"/>
            </w:r>
          </w:hyperlink>
        </w:p>
        <w:p w14:paraId="1090CF8C" w14:textId="66718383" w:rsidR="00326EDA" w:rsidRDefault="00326EDA">
          <w:pPr>
            <w:pStyle w:val="TOC2"/>
            <w:tabs>
              <w:tab w:val="right" w:leader="dot" w:pos="9350"/>
            </w:tabs>
            <w:rPr>
              <w:noProof/>
            </w:rPr>
          </w:pPr>
          <w:hyperlink w:anchor="_Toc17700640" w:history="1">
            <w:r w:rsidRPr="00817088">
              <w:rPr>
                <w:rStyle w:val="Hyperlink"/>
                <w:noProof/>
              </w:rPr>
              <w:t>Consuming The Wrong Type of Fats</w:t>
            </w:r>
            <w:r>
              <w:rPr>
                <w:noProof/>
                <w:webHidden/>
              </w:rPr>
              <w:tab/>
            </w:r>
            <w:r>
              <w:rPr>
                <w:noProof/>
                <w:webHidden/>
              </w:rPr>
              <w:fldChar w:fldCharType="begin"/>
            </w:r>
            <w:r>
              <w:rPr>
                <w:noProof/>
                <w:webHidden/>
              </w:rPr>
              <w:instrText xml:space="preserve"> PAGEREF _Toc17700640 \h </w:instrText>
            </w:r>
            <w:r>
              <w:rPr>
                <w:noProof/>
                <w:webHidden/>
              </w:rPr>
            </w:r>
            <w:r>
              <w:rPr>
                <w:noProof/>
                <w:webHidden/>
              </w:rPr>
              <w:fldChar w:fldCharType="separate"/>
            </w:r>
            <w:r>
              <w:rPr>
                <w:noProof/>
                <w:webHidden/>
              </w:rPr>
              <w:t>12</w:t>
            </w:r>
            <w:r>
              <w:rPr>
                <w:noProof/>
                <w:webHidden/>
              </w:rPr>
              <w:fldChar w:fldCharType="end"/>
            </w:r>
          </w:hyperlink>
        </w:p>
        <w:p w14:paraId="1E76F438" w14:textId="6E4B9D51" w:rsidR="00326EDA" w:rsidRDefault="00326EDA">
          <w:pPr>
            <w:pStyle w:val="TOC2"/>
            <w:tabs>
              <w:tab w:val="right" w:leader="dot" w:pos="9350"/>
            </w:tabs>
            <w:rPr>
              <w:noProof/>
            </w:rPr>
          </w:pPr>
          <w:hyperlink w:anchor="_Toc17700641" w:history="1">
            <w:r w:rsidRPr="00817088">
              <w:rPr>
                <w:rStyle w:val="Hyperlink"/>
                <w:noProof/>
              </w:rPr>
              <w:t>Not Drinking Enough Water</w:t>
            </w:r>
            <w:r>
              <w:rPr>
                <w:noProof/>
                <w:webHidden/>
              </w:rPr>
              <w:tab/>
            </w:r>
            <w:r>
              <w:rPr>
                <w:noProof/>
                <w:webHidden/>
              </w:rPr>
              <w:fldChar w:fldCharType="begin"/>
            </w:r>
            <w:r>
              <w:rPr>
                <w:noProof/>
                <w:webHidden/>
              </w:rPr>
              <w:instrText xml:space="preserve"> PAGEREF _Toc17700641 \h </w:instrText>
            </w:r>
            <w:r>
              <w:rPr>
                <w:noProof/>
                <w:webHidden/>
              </w:rPr>
            </w:r>
            <w:r>
              <w:rPr>
                <w:noProof/>
                <w:webHidden/>
              </w:rPr>
              <w:fldChar w:fldCharType="separate"/>
            </w:r>
            <w:r>
              <w:rPr>
                <w:noProof/>
                <w:webHidden/>
              </w:rPr>
              <w:t>12</w:t>
            </w:r>
            <w:r>
              <w:rPr>
                <w:noProof/>
                <w:webHidden/>
              </w:rPr>
              <w:fldChar w:fldCharType="end"/>
            </w:r>
          </w:hyperlink>
        </w:p>
        <w:p w14:paraId="5483D153" w14:textId="6211DD25" w:rsidR="00326EDA" w:rsidRDefault="00326EDA">
          <w:pPr>
            <w:pStyle w:val="TOC2"/>
            <w:tabs>
              <w:tab w:val="right" w:leader="dot" w:pos="9350"/>
            </w:tabs>
            <w:rPr>
              <w:noProof/>
            </w:rPr>
          </w:pPr>
          <w:hyperlink w:anchor="_Toc17700642" w:history="1">
            <w:r w:rsidRPr="00817088">
              <w:rPr>
                <w:rStyle w:val="Hyperlink"/>
                <w:noProof/>
              </w:rPr>
              <w:t>Failing to get enough sleep</w:t>
            </w:r>
            <w:r>
              <w:rPr>
                <w:noProof/>
                <w:webHidden/>
              </w:rPr>
              <w:tab/>
            </w:r>
            <w:r>
              <w:rPr>
                <w:noProof/>
                <w:webHidden/>
              </w:rPr>
              <w:fldChar w:fldCharType="begin"/>
            </w:r>
            <w:r>
              <w:rPr>
                <w:noProof/>
                <w:webHidden/>
              </w:rPr>
              <w:instrText xml:space="preserve"> PAGEREF _Toc17700642 \h </w:instrText>
            </w:r>
            <w:r>
              <w:rPr>
                <w:noProof/>
                <w:webHidden/>
              </w:rPr>
            </w:r>
            <w:r>
              <w:rPr>
                <w:noProof/>
                <w:webHidden/>
              </w:rPr>
              <w:fldChar w:fldCharType="separate"/>
            </w:r>
            <w:r>
              <w:rPr>
                <w:noProof/>
                <w:webHidden/>
              </w:rPr>
              <w:t>13</w:t>
            </w:r>
            <w:r>
              <w:rPr>
                <w:noProof/>
                <w:webHidden/>
              </w:rPr>
              <w:fldChar w:fldCharType="end"/>
            </w:r>
          </w:hyperlink>
        </w:p>
        <w:p w14:paraId="600233D8" w14:textId="71752A84" w:rsidR="00326EDA" w:rsidRDefault="00326EDA">
          <w:pPr>
            <w:pStyle w:val="TOC2"/>
            <w:tabs>
              <w:tab w:val="right" w:leader="dot" w:pos="9350"/>
            </w:tabs>
            <w:rPr>
              <w:noProof/>
            </w:rPr>
          </w:pPr>
          <w:hyperlink w:anchor="_Toc17700643" w:history="1">
            <w:r w:rsidRPr="00817088">
              <w:rPr>
                <w:rStyle w:val="Hyperlink"/>
                <w:noProof/>
              </w:rPr>
              <w:t>Eating The Same Foods Consistently</w:t>
            </w:r>
            <w:r>
              <w:rPr>
                <w:noProof/>
                <w:webHidden/>
              </w:rPr>
              <w:tab/>
            </w:r>
            <w:r>
              <w:rPr>
                <w:noProof/>
                <w:webHidden/>
              </w:rPr>
              <w:fldChar w:fldCharType="begin"/>
            </w:r>
            <w:r>
              <w:rPr>
                <w:noProof/>
                <w:webHidden/>
              </w:rPr>
              <w:instrText xml:space="preserve"> PAGEREF _Toc17700643 \h </w:instrText>
            </w:r>
            <w:r>
              <w:rPr>
                <w:noProof/>
                <w:webHidden/>
              </w:rPr>
            </w:r>
            <w:r>
              <w:rPr>
                <w:noProof/>
                <w:webHidden/>
              </w:rPr>
              <w:fldChar w:fldCharType="separate"/>
            </w:r>
            <w:r>
              <w:rPr>
                <w:noProof/>
                <w:webHidden/>
              </w:rPr>
              <w:t>13</w:t>
            </w:r>
            <w:r>
              <w:rPr>
                <w:noProof/>
                <w:webHidden/>
              </w:rPr>
              <w:fldChar w:fldCharType="end"/>
            </w:r>
          </w:hyperlink>
        </w:p>
        <w:p w14:paraId="4F8BC560" w14:textId="00679A4F" w:rsidR="00326EDA" w:rsidRDefault="00326EDA">
          <w:pPr>
            <w:pStyle w:val="TOC1"/>
            <w:tabs>
              <w:tab w:val="right" w:leader="dot" w:pos="9350"/>
            </w:tabs>
            <w:rPr>
              <w:rFonts w:asciiTheme="minorHAnsi" w:eastAsiaTheme="minorEastAsia" w:hAnsiTheme="minorHAnsi"/>
              <w:noProof/>
              <w:sz w:val="22"/>
            </w:rPr>
          </w:pPr>
          <w:hyperlink w:anchor="_Toc17700644" w:history="1">
            <w:r w:rsidRPr="00817088">
              <w:rPr>
                <w:rStyle w:val="Hyperlink"/>
                <w:noProof/>
              </w:rPr>
              <w:t>How to Ensure You Get Enough Protein on A Keto Diet</w:t>
            </w:r>
            <w:r>
              <w:rPr>
                <w:noProof/>
                <w:webHidden/>
              </w:rPr>
              <w:tab/>
            </w:r>
            <w:r>
              <w:rPr>
                <w:noProof/>
                <w:webHidden/>
              </w:rPr>
              <w:fldChar w:fldCharType="begin"/>
            </w:r>
            <w:r>
              <w:rPr>
                <w:noProof/>
                <w:webHidden/>
              </w:rPr>
              <w:instrText xml:space="preserve"> PAGEREF _Toc17700644 \h </w:instrText>
            </w:r>
            <w:r>
              <w:rPr>
                <w:noProof/>
                <w:webHidden/>
              </w:rPr>
            </w:r>
            <w:r>
              <w:rPr>
                <w:noProof/>
                <w:webHidden/>
              </w:rPr>
              <w:fldChar w:fldCharType="separate"/>
            </w:r>
            <w:r>
              <w:rPr>
                <w:noProof/>
                <w:webHidden/>
              </w:rPr>
              <w:t>15</w:t>
            </w:r>
            <w:r>
              <w:rPr>
                <w:noProof/>
                <w:webHidden/>
              </w:rPr>
              <w:fldChar w:fldCharType="end"/>
            </w:r>
          </w:hyperlink>
        </w:p>
        <w:p w14:paraId="401FE0E5" w14:textId="2AC80C13" w:rsidR="00326EDA" w:rsidRDefault="00326EDA">
          <w:pPr>
            <w:pStyle w:val="TOC2"/>
            <w:tabs>
              <w:tab w:val="right" w:leader="dot" w:pos="9350"/>
            </w:tabs>
            <w:rPr>
              <w:noProof/>
            </w:rPr>
          </w:pPr>
          <w:hyperlink w:anchor="_Toc17700645" w:history="1">
            <w:r w:rsidRPr="00817088">
              <w:rPr>
                <w:rStyle w:val="Hyperlink"/>
                <w:noProof/>
              </w:rPr>
              <w:t>Understand How Much Protein You Need</w:t>
            </w:r>
            <w:r>
              <w:rPr>
                <w:noProof/>
                <w:webHidden/>
              </w:rPr>
              <w:tab/>
            </w:r>
            <w:r>
              <w:rPr>
                <w:noProof/>
                <w:webHidden/>
              </w:rPr>
              <w:fldChar w:fldCharType="begin"/>
            </w:r>
            <w:r>
              <w:rPr>
                <w:noProof/>
                <w:webHidden/>
              </w:rPr>
              <w:instrText xml:space="preserve"> PAGEREF _Toc17700645 \h </w:instrText>
            </w:r>
            <w:r>
              <w:rPr>
                <w:noProof/>
                <w:webHidden/>
              </w:rPr>
            </w:r>
            <w:r>
              <w:rPr>
                <w:noProof/>
                <w:webHidden/>
              </w:rPr>
              <w:fldChar w:fldCharType="separate"/>
            </w:r>
            <w:r>
              <w:rPr>
                <w:noProof/>
                <w:webHidden/>
              </w:rPr>
              <w:t>15</w:t>
            </w:r>
            <w:r>
              <w:rPr>
                <w:noProof/>
                <w:webHidden/>
              </w:rPr>
              <w:fldChar w:fldCharType="end"/>
            </w:r>
          </w:hyperlink>
        </w:p>
        <w:p w14:paraId="2203960C" w14:textId="79D73681" w:rsidR="00326EDA" w:rsidRDefault="00326EDA">
          <w:pPr>
            <w:pStyle w:val="TOC2"/>
            <w:tabs>
              <w:tab w:val="right" w:leader="dot" w:pos="9350"/>
            </w:tabs>
            <w:rPr>
              <w:noProof/>
            </w:rPr>
          </w:pPr>
          <w:hyperlink w:anchor="_Toc17700646" w:history="1">
            <w:r w:rsidRPr="00817088">
              <w:rPr>
                <w:rStyle w:val="Hyperlink"/>
                <w:noProof/>
              </w:rPr>
              <w:t>Focus On Plant Proteins</w:t>
            </w:r>
            <w:r>
              <w:rPr>
                <w:noProof/>
                <w:webHidden/>
              </w:rPr>
              <w:tab/>
            </w:r>
            <w:r>
              <w:rPr>
                <w:noProof/>
                <w:webHidden/>
              </w:rPr>
              <w:fldChar w:fldCharType="begin"/>
            </w:r>
            <w:r>
              <w:rPr>
                <w:noProof/>
                <w:webHidden/>
              </w:rPr>
              <w:instrText xml:space="preserve"> PAGEREF _Toc17700646 \h </w:instrText>
            </w:r>
            <w:r>
              <w:rPr>
                <w:noProof/>
                <w:webHidden/>
              </w:rPr>
            </w:r>
            <w:r>
              <w:rPr>
                <w:noProof/>
                <w:webHidden/>
              </w:rPr>
              <w:fldChar w:fldCharType="separate"/>
            </w:r>
            <w:r>
              <w:rPr>
                <w:noProof/>
                <w:webHidden/>
              </w:rPr>
              <w:t>16</w:t>
            </w:r>
            <w:r>
              <w:rPr>
                <w:noProof/>
                <w:webHidden/>
              </w:rPr>
              <w:fldChar w:fldCharType="end"/>
            </w:r>
          </w:hyperlink>
        </w:p>
        <w:p w14:paraId="7EA01090" w14:textId="45392F92" w:rsidR="00326EDA" w:rsidRDefault="00326EDA">
          <w:pPr>
            <w:pStyle w:val="TOC2"/>
            <w:tabs>
              <w:tab w:val="right" w:leader="dot" w:pos="9350"/>
            </w:tabs>
            <w:rPr>
              <w:noProof/>
            </w:rPr>
          </w:pPr>
          <w:hyperlink w:anchor="_Toc17700647" w:history="1">
            <w:r w:rsidRPr="00817088">
              <w:rPr>
                <w:rStyle w:val="Hyperlink"/>
                <w:noProof/>
              </w:rPr>
              <w:t>Space Your Protein Out Throughout The Day</w:t>
            </w:r>
            <w:r>
              <w:rPr>
                <w:noProof/>
                <w:webHidden/>
              </w:rPr>
              <w:tab/>
            </w:r>
            <w:r>
              <w:rPr>
                <w:noProof/>
                <w:webHidden/>
              </w:rPr>
              <w:fldChar w:fldCharType="begin"/>
            </w:r>
            <w:r>
              <w:rPr>
                <w:noProof/>
                <w:webHidden/>
              </w:rPr>
              <w:instrText xml:space="preserve"> PAGEREF _Toc17700647 \h </w:instrText>
            </w:r>
            <w:r>
              <w:rPr>
                <w:noProof/>
                <w:webHidden/>
              </w:rPr>
            </w:r>
            <w:r>
              <w:rPr>
                <w:noProof/>
                <w:webHidden/>
              </w:rPr>
              <w:fldChar w:fldCharType="separate"/>
            </w:r>
            <w:r>
              <w:rPr>
                <w:noProof/>
                <w:webHidden/>
              </w:rPr>
              <w:t>16</w:t>
            </w:r>
            <w:r>
              <w:rPr>
                <w:noProof/>
                <w:webHidden/>
              </w:rPr>
              <w:fldChar w:fldCharType="end"/>
            </w:r>
          </w:hyperlink>
        </w:p>
        <w:p w14:paraId="5DA86C15" w14:textId="2B831EFD" w:rsidR="00326EDA" w:rsidRDefault="00326EDA">
          <w:pPr>
            <w:pStyle w:val="TOC2"/>
            <w:tabs>
              <w:tab w:val="right" w:leader="dot" w:pos="9350"/>
            </w:tabs>
            <w:rPr>
              <w:noProof/>
            </w:rPr>
          </w:pPr>
          <w:hyperlink w:anchor="_Toc17700648" w:history="1">
            <w:r w:rsidRPr="00817088">
              <w:rPr>
                <w:rStyle w:val="Hyperlink"/>
                <w:noProof/>
              </w:rPr>
              <w:t>Avoid Supplements</w:t>
            </w:r>
            <w:r>
              <w:rPr>
                <w:noProof/>
                <w:webHidden/>
              </w:rPr>
              <w:tab/>
            </w:r>
            <w:r>
              <w:rPr>
                <w:noProof/>
                <w:webHidden/>
              </w:rPr>
              <w:fldChar w:fldCharType="begin"/>
            </w:r>
            <w:r>
              <w:rPr>
                <w:noProof/>
                <w:webHidden/>
              </w:rPr>
              <w:instrText xml:space="preserve"> PAGEREF _Toc17700648 \h </w:instrText>
            </w:r>
            <w:r>
              <w:rPr>
                <w:noProof/>
                <w:webHidden/>
              </w:rPr>
            </w:r>
            <w:r>
              <w:rPr>
                <w:noProof/>
                <w:webHidden/>
              </w:rPr>
              <w:fldChar w:fldCharType="separate"/>
            </w:r>
            <w:r>
              <w:rPr>
                <w:noProof/>
                <w:webHidden/>
              </w:rPr>
              <w:t>17</w:t>
            </w:r>
            <w:r>
              <w:rPr>
                <w:noProof/>
                <w:webHidden/>
              </w:rPr>
              <w:fldChar w:fldCharType="end"/>
            </w:r>
          </w:hyperlink>
        </w:p>
        <w:p w14:paraId="21474091" w14:textId="4AB91FF7" w:rsidR="00326EDA" w:rsidRDefault="00326EDA">
          <w:pPr>
            <w:pStyle w:val="TOC1"/>
            <w:tabs>
              <w:tab w:val="right" w:leader="dot" w:pos="9350"/>
            </w:tabs>
            <w:rPr>
              <w:rFonts w:asciiTheme="minorHAnsi" w:eastAsiaTheme="minorEastAsia" w:hAnsiTheme="minorHAnsi"/>
              <w:noProof/>
              <w:sz w:val="22"/>
            </w:rPr>
          </w:pPr>
          <w:hyperlink w:anchor="_Toc17700649" w:history="1">
            <w:r w:rsidRPr="00817088">
              <w:rPr>
                <w:rStyle w:val="Hyperlink"/>
                <w:noProof/>
              </w:rPr>
              <w:t>How to Get Started</w:t>
            </w:r>
            <w:r>
              <w:rPr>
                <w:noProof/>
                <w:webHidden/>
              </w:rPr>
              <w:tab/>
            </w:r>
            <w:r>
              <w:rPr>
                <w:noProof/>
                <w:webHidden/>
              </w:rPr>
              <w:fldChar w:fldCharType="begin"/>
            </w:r>
            <w:r>
              <w:rPr>
                <w:noProof/>
                <w:webHidden/>
              </w:rPr>
              <w:instrText xml:space="preserve"> PAGEREF _Toc17700649 \h </w:instrText>
            </w:r>
            <w:r>
              <w:rPr>
                <w:noProof/>
                <w:webHidden/>
              </w:rPr>
            </w:r>
            <w:r>
              <w:rPr>
                <w:noProof/>
                <w:webHidden/>
              </w:rPr>
              <w:fldChar w:fldCharType="separate"/>
            </w:r>
            <w:r>
              <w:rPr>
                <w:noProof/>
                <w:webHidden/>
              </w:rPr>
              <w:t>18</w:t>
            </w:r>
            <w:r>
              <w:rPr>
                <w:noProof/>
                <w:webHidden/>
              </w:rPr>
              <w:fldChar w:fldCharType="end"/>
            </w:r>
          </w:hyperlink>
        </w:p>
        <w:p w14:paraId="4584B379" w14:textId="34C4C08F" w:rsidR="00326EDA" w:rsidRDefault="00326EDA">
          <w:pPr>
            <w:pStyle w:val="TOC2"/>
            <w:tabs>
              <w:tab w:val="right" w:leader="dot" w:pos="9350"/>
            </w:tabs>
            <w:rPr>
              <w:noProof/>
            </w:rPr>
          </w:pPr>
          <w:hyperlink w:anchor="_Toc17700650" w:history="1">
            <w:r w:rsidRPr="00817088">
              <w:rPr>
                <w:rStyle w:val="Hyperlink"/>
                <w:noProof/>
              </w:rPr>
              <w:t>Know What You Can and Cannot Eat</w:t>
            </w:r>
            <w:r>
              <w:rPr>
                <w:noProof/>
                <w:webHidden/>
              </w:rPr>
              <w:tab/>
            </w:r>
            <w:r>
              <w:rPr>
                <w:noProof/>
                <w:webHidden/>
              </w:rPr>
              <w:fldChar w:fldCharType="begin"/>
            </w:r>
            <w:r>
              <w:rPr>
                <w:noProof/>
                <w:webHidden/>
              </w:rPr>
              <w:instrText xml:space="preserve"> PAGEREF _Toc17700650 \h </w:instrText>
            </w:r>
            <w:r>
              <w:rPr>
                <w:noProof/>
                <w:webHidden/>
              </w:rPr>
            </w:r>
            <w:r>
              <w:rPr>
                <w:noProof/>
                <w:webHidden/>
              </w:rPr>
              <w:fldChar w:fldCharType="separate"/>
            </w:r>
            <w:r>
              <w:rPr>
                <w:noProof/>
                <w:webHidden/>
              </w:rPr>
              <w:t>18</w:t>
            </w:r>
            <w:r>
              <w:rPr>
                <w:noProof/>
                <w:webHidden/>
              </w:rPr>
              <w:fldChar w:fldCharType="end"/>
            </w:r>
          </w:hyperlink>
        </w:p>
        <w:p w14:paraId="0EE5F6A9" w14:textId="5284F059" w:rsidR="00326EDA" w:rsidRDefault="00326EDA">
          <w:pPr>
            <w:pStyle w:val="TOC2"/>
            <w:tabs>
              <w:tab w:val="right" w:leader="dot" w:pos="9350"/>
            </w:tabs>
            <w:rPr>
              <w:noProof/>
            </w:rPr>
          </w:pPr>
          <w:hyperlink w:anchor="_Toc17700651" w:history="1">
            <w:r w:rsidRPr="00817088">
              <w:rPr>
                <w:rStyle w:val="Hyperlink"/>
                <w:noProof/>
              </w:rPr>
              <w:t>Prepare For Carb Flu</w:t>
            </w:r>
            <w:r>
              <w:rPr>
                <w:noProof/>
                <w:webHidden/>
              </w:rPr>
              <w:tab/>
            </w:r>
            <w:r>
              <w:rPr>
                <w:noProof/>
                <w:webHidden/>
              </w:rPr>
              <w:fldChar w:fldCharType="begin"/>
            </w:r>
            <w:r>
              <w:rPr>
                <w:noProof/>
                <w:webHidden/>
              </w:rPr>
              <w:instrText xml:space="preserve"> PAGEREF _Toc17700651 \h </w:instrText>
            </w:r>
            <w:r>
              <w:rPr>
                <w:noProof/>
                <w:webHidden/>
              </w:rPr>
            </w:r>
            <w:r>
              <w:rPr>
                <w:noProof/>
                <w:webHidden/>
              </w:rPr>
              <w:fldChar w:fldCharType="separate"/>
            </w:r>
            <w:r>
              <w:rPr>
                <w:noProof/>
                <w:webHidden/>
              </w:rPr>
              <w:t>19</w:t>
            </w:r>
            <w:r>
              <w:rPr>
                <w:noProof/>
                <w:webHidden/>
              </w:rPr>
              <w:fldChar w:fldCharType="end"/>
            </w:r>
          </w:hyperlink>
        </w:p>
        <w:p w14:paraId="273472BC" w14:textId="5891C86B" w:rsidR="00326EDA" w:rsidRDefault="00326EDA">
          <w:pPr>
            <w:pStyle w:val="TOC2"/>
            <w:tabs>
              <w:tab w:val="right" w:leader="dot" w:pos="9350"/>
            </w:tabs>
            <w:rPr>
              <w:noProof/>
            </w:rPr>
          </w:pPr>
          <w:hyperlink w:anchor="_Toc17700652" w:history="1">
            <w:r w:rsidRPr="00817088">
              <w:rPr>
                <w:rStyle w:val="Hyperlink"/>
                <w:noProof/>
              </w:rPr>
              <w:t>Don’t Forget To Exercise</w:t>
            </w:r>
            <w:r>
              <w:rPr>
                <w:noProof/>
                <w:webHidden/>
              </w:rPr>
              <w:tab/>
            </w:r>
            <w:r>
              <w:rPr>
                <w:noProof/>
                <w:webHidden/>
              </w:rPr>
              <w:fldChar w:fldCharType="begin"/>
            </w:r>
            <w:r>
              <w:rPr>
                <w:noProof/>
                <w:webHidden/>
              </w:rPr>
              <w:instrText xml:space="preserve"> PAGEREF _Toc17700652 \h </w:instrText>
            </w:r>
            <w:r>
              <w:rPr>
                <w:noProof/>
                <w:webHidden/>
              </w:rPr>
            </w:r>
            <w:r>
              <w:rPr>
                <w:noProof/>
                <w:webHidden/>
              </w:rPr>
              <w:fldChar w:fldCharType="separate"/>
            </w:r>
            <w:r>
              <w:rPr>
                <w:noProof/>
                <w:webHidden/>
              </w:rPr>
              <w:t>20</w:t>
            </w:r>
            <w:r>
              <w:rPr>
                <w:noProof/>
                <w:webHidden/>
              </w:rPr>
              <w:fldChar w:fldCharType="end"/>
            </w:r>
          </w:hyperlink>
        </w:p>
        <w:p w14:paraId="690E913F" w14:textId="375D575A" w:rsidR="00320848" w:rsidRDefault="00320848">
          <w:r>
            <w:rPr>
              <w:b/>
              <w:bCs/>
              <w:noProof/>
            </w:rPr>
            <w:fldChar w:fldCharType="end"/>
          </w:r>
        </w:p>
      </w:sdtContent>
    </w:sdt>
    <w:p w14:paraId="31E1FC65" w14:textId="77777777" w:rsidR="00320848" w:rsidRDefault="00320848">
      <w:r>
        <w:br w:type="page"/>
      </w:r>
    </w:p>
    <w:p w14:paraId="459C6B75" w14:textId="77777777" w:rsidR="00320848" w:rsidRPr="001D44A2" w:rsidRDefault="00320848" w:rsidP="00320848">
      <w:pPr>
        <w:pStyle w:val="Heading1"/>
        <w:rPr>
          <w:u w:val="single"/>
        </w:rPr>
      </w:pPr>
      <w:bookmarkStart w:id="1" w:name="_Toc17700628"/>
      <w:r w:rsidRPr="00C47DB4">
        <w:lastRenderedPageBreak/>
        <w:t>What is the Keto Diet?</w:t>
      </w:r>
      <w:bookmarkEnd w:id="1"/>
    </w:p>
    <w:p w14:paraId="1CD34D42" w14:textId="77777777" w:rsidR="00320848" w:rsidRPr="00320848" w:rsidRDefault="00320848" w:rsidP="00320848"/>
    <w:p w14:paraId="7147AA13" w14:textId="77777777" w:rsidR="00320848" w:rsidRDefault="00320848" w:rsidP="00320848">
      <w:pPr>
        <w:rPr>
          <w:rFonts w:cs="Courier New"/>
          <w:szCs w:val="24"/>
        </w:rPr>
      </w:pPr>
      <w:r>
        <w:rPr>
          <w:rFonts w:cs="Courier New"/>
          <w:szCs w:val="24"/>
        </w:rPr>
        <w:t>These days, there’s literally hundreds of different types of diets you can follow. All claim to offer remarkable results and get you to your weight loss goals. However, not all of them are healthy or easy to stick to.</w:t>
      </w:r>
    </w:p>
    <w:p w14:paraId="59E1CF74" w14:textId="4DB4C0F6" w:rsidR="00566D68" w:rsidRDefault="00320848" w:rsidP="00320848">
      <w:pPr>
        <w:rPr>
          <w:rFonts w:cs="Courier New"/>
          <w:szCs w:val="24"/>
        </w:rPr>
      </w:pPr>
      <w:r>
        <w:rPr>
          <w:rFonts w:cs="Courier New"/>
          <w:szCs w:val="24"/>
        </w:rPr>
        <w:t>One diet which has become really popular over the years is the keto diet. Many people swear by this diet and even go as far as to follow it on a long-term basis. So, what exactly is the keto diet? Here, you’ll discover everything you need to know.</w:t>
      </w:r>
    </w:p>
    <w:p w14:paraId="46E06CF5" w14:textId="73A29DDB" w:rsidR="00566D68" w:rsidRDefault="00326EDA" w:rsidP="00320848">
      <w:pPr>
        <w:rPr>
          <w:rFonts w:cs="Courier New"/>
          <w:szCs w:val="24"/>
        </w:rPr>
      </w:pPr>
      <w:r>
        <w:rPr>
          <w:rFonts w:cs="Courier New"/>
          <w:noProof/>
          <w:szCs w:val="24"/>
        </w:rPr>
        <w:drawing>
          <wp:anchor distT="0" distB="0" distL="114300" distR="114300" simplePos="0" relativeHeight="251658240" behindDoc="1" locked="0" layoutInCell="1" allowOverlap="1" wp14:anchorId="0D2CAEE9" wp14:editId="075FFEC6">
            <wp:simplePos x="0" y="0"/>
            <wp:positionH relativeFrom="margin">
              <wp:posOffset>19050</wp:posOffset>
            </wp:positionH>
            <wp:positionV relativeFrom="paragraph">
              <wp:posOffset>208280</wp:posOffset>
            </wp:positionV>
            <wp:extent cx="6286500" cy="384810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nowledge.jpg"/>
                    <pic:cNvPicPr/>
                  </pic:nvPicPr>
                  <pic:blipFill>
                    <a:blip r:embed="rId8">
                      <a:extLst>
                        <a:ext uri="{28A0092B-C50C-407E-A947-70E740481C1C}">
                          <a14:useLocalDpi xmlns:a14="http://schemas.microsoft.com/office/drawing/2010/main" val="0"/>
                        </a:ext>
                      </a:extLst>
                    </a:blip>
                    <a:stretch>
                      <a:fillRect/>
                    </a:stretch>
                  </pic:blipFill>
                  <pic:spPr>
                    <a:xfrm>
                      <a:off x="0" y="0"/>
                      <a:ext cx="6286500" cy="3848100"/>
                    </a:xfrm>
                    <a:prstGeom prst="rect">
                      <a:avLst/>
                    </a:prstGeom>
                  </pic:spPr>
                </pic:pic>
              </a:graphicData>
            </a:graphic>
            <wp14:sizeRelH relativeFrom="margin">
              <wp14:pctWidth>0</wp14:pctWidth>
            </wp14:sizeRelH>
            <wp14:sizeRelV relativeFrom="margin">
              <wp14:pctHeight>0</wp14:pctHeight>
            </wp14:sizeRelV>
          </wp:anchor>
        </w:drawing>
      </w:r>
    </w:p>
    <w:p w14:paraId="1F92C2C0" w14:textId="2BFB07F7" w:rsidR="00FC6F6F" w:rsidRDefault="00FC6F6F" w:rsidP="00320848">
      <w:pPr>
        <w:rPr>
          <w:rFonts w:cs="Courier New"/>
          <w:szCs w:val="24"/>
        </w:rPr>
      </w:pPr>
    </w:p>
    <w:p w14:paraId="7948128E" w14:textId="227A588C" w:rsidR="00320848" w:rsidRPr="00320848" w:rsidRDefault="00306D76" w:rsidP="001D44A2">
      <w:pPr>
        <w:pStyle w:val="Heading2"/>
      </w:pPr>
      <w:bookmarkStart w:id="2" w:name="_Toc17700629"/>
      <w:r>
        <w:t>A Low-Carb, High-Fat D</w:t>
      </w:r>
      <w:r w:rsidR="00320848" w:rsidRPr="00320848">
        <w:t>iet</w:t>
      </w:r>
      <w:bookmarkEnd w:id="2"/>
    </w:p>
    <w:p w14:paraId="31CC18B9" w14:textId="77777777" w:rsidR="00326EDA" w:rsidRDefault="00326EDA" w:rsidP="00320848">
      <w:pPr>
        <w:rPr>
          <w:rFonts w:cs="Courier New"/>
          <w:szCs w:val="24"/>
        </w:rPr>
      </w:pPr>
    </w:p>
    <w:p w14:paraId="5CFCD336" w14:textId="4E306629" w:rsidR="00320848" w:rsidRDefault="00320848" w:rsidP="00320848">
      <w:pPr>
        <w:rPr>
          <w:rFonts w:cs="Courier New"/>
          <w:szCs w:val="24"/>
        </w:rPr>
      </w:pPr>
      <w:r>
        <w:rPr>
          <w:rFonts w:cs="Courier New"/>
          <w:szCs w:val="24"/>
        </w:rPr>
        <w:t xml:space="preserve">Keto stands for Ketogenic and it focuses on a very low carb, high-fat diet. </w:t>
      </w:r>
    </w:p>
    <w:p w14:paraId="6D31E774" w14:textId="2E893837" w:rsidR="00326EDA" w:rsidRDefault="00326EDA">
      <w:pPr>
        <w:rPr>
          <w:rFonts w:cs="Courier New"/>
          <w:szCs w:val="24"/>
        </w:rPr>
      </w:pPr>
      <w:r>
        <w:rPr>
          <w:rFonts w:cs="Courier New"/>
          <w:szCs w:val="24"/>
        </w:rPr>
        <w:br w:type="page"/>
      </w:r>
    </w:p>
    <w:p w14:paraId="6A3FA1BF" w14:textId="77777777" w:rsidR="00320848" w:rsidRDefault="00320848" w:rsidP="00320848">
      <w:pPr>
        <w:rPr>
          <w:rFonts w:cs="Courier New"/>
          <w:szCs w:val="24"/>
        </w:rPr>
      </w:pPr>
      <w:r>
        <w:rPr>
          <w:rFonts w:cs="Courier New"/>
          <w:szCs w:val="24"/>
        </w:rPr>
        <w:lastRenderedPageBreak/>
        <w:t xml:space="preserve">Many people are surprised to learn that they’ll need to up their fat intake on the diet; especially if they’re doing it for weight loss reasons. However, you’re not focusing on just any fat content – you’ll be increasing the healthy fats in your diet. The reason behind this is because it gets the body to use up fat as a source of energy. </w:t>
      </w:r>
    </w:p>
    <w:p w14:paraId="262D0224" w14:textId="78DE2D24" w:rsidR="00320848" w:rsidRDefault="00320848" w:rsidP="00320848">
      <w:pPr>
        <w:rPr>
          <w:rFonts w:cs="Courier New"/>
          <w:szCs w:val="24"/>
        </w:rPr>
      </w:pPr>
      <w:r>
        <w:rPr>
          <w:rFonts w:cs="Courier New"/>
          <w:szCs w:val="24"/>
        </w:rPr>
        <w:t xml:space="preserve">After following the diet for up to 7 days, the body enters a ketosis state. This causes the body to start developing ketones which it uses in place of carbohydrates.   </w:t>
      </w:r>
    </w:p>
    <w:p w14:paraId="16A6F6FB" w14:textId="601D8FCB" w:rsidR="00566D68" w:rsidRDefault="00326EDA" w:rsidP="00320848">
      <w:pPr>
        <w:rPr>
          <w:rFonts w:cs="Courier New"/>
          <w:szCs w:val="24"/>
        </w:rPr>
      </w:pPr>
      <w:r>
        <w:rPr>
          <w:rFonts w:cs="Courier New"/>
          <w:noProof/>
          <w:szCs w:val="24"/>
        </w:rPr>
        <w:drawing>
          <wp:anchor distT="0" distB="0" distL="114300" distR="114300" simplePos="0" relativeHeight="251659264" behindDoc="1" locked="0" layoutInCell="1" allowOverlap="1" wp14:anchorId="3910277F" wp14:editId="69224446">
            <wp:simplePos x="0" y="0"/>
            <wp:positionH relativeFrom="margin">
              <wp:align>right</wp:align>
            </wp:positionH>
            <wp:positionV relativeFrom="paragraph">
              <wp:posOffset>272415</wp:posOffset>
            </wp:positionV>
            <wp:extent cx="5943600" cy="364744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ead-2796393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647440"/>
                    </a:xfrm>
                    <a:prstGeom prst="rect">
                      <a:avLst/>
                    </a:prstGeom>
                  </pic:spPr>
                </pic:pic>
              </a:graphicData>
            </a:graphic>
            <wp14:sizeRelH relativeFrom="margin">
              <wp14:pctWidth>0</wp14:pctWidth>
            </wp14:sizeRelH>
            <wp14:sizeRelV relativeFrom="margin">
              <wp14:pctHeight>0</wp14:pctHeight>
            </wp14:sizeRelV>
          </wp:anchor>
        </w:drawing>
      </w:r>
    </w:p>
    <w:p w14:paraId="1E5DC225" w14:textId="73F02DE5" w:rsidR="00566D68" w:rsidRDefault="00566D68" w:rsidP="00320848">
      <w:pPr>
        <w:rPr>
          <w:rFonts w:cs="Courier New"/>
          <w:szCs w:val="24"/>
        </w:rPr>
      </w:pPr>
    </w:p>
    <w:p w14:paraId="4765E39F" w14:textId="77777777" w:rsidR="001D44A2" w:rsidRDefault="001D44A2" w:rsidP="00306D76">
      <w:pPr>
        <w:pStyle w:val="Heading2"/>
      </w:pPr>
    </w:p>
    <w:p w14:paraId="54406DB8" w14:textId="77777777" w:rsidR="00320848" w:rsidRPr="00320848" w:rsidRDefault="00320848" w:rsidP="00306D76">
      <w:pPr>
        <w:pStyle w:val="Heading2"/>
      </w:pPr>
      <w:bookmarkStart w:id="3" w:name="_Toc17700630"/>
      <w:r w:rsidRPr="00320848">
        <w:t>What type of things will you eat on the diet?</w:t>
      </w:r>
      <w:bookmarkEnd w:id="3"/>
    </w:p>
    <w:p w14:paraId="7E4C3F96" w14:textId="77777777" w:rsidR="00326EDA" w:rsidRDefault="00326EDA" w:rsidP="00320848">
      <w:pPr>
        <w:rPr>
          <w:rFonts w:cs="Courier New"/>
          <w:szCs w:val="24"/>
        </w:rPr>
      </w:pPr>
    </w:p>
    <w:p w14:paraId="46BE0EF9" w14:textId="62A20FFD" w:rsidR="00320848" w:rsidRDefault="00320848" w:rsidP="00320848">
      <w:pPr>
        <w:rPr>
          <w:rFonts w:cs="Courier New"/>
          <w:szCs w:val="24"/>
        </w:rPr>
      </w:pPr>
      <w:r>
        <w:rPr>
          <w:rFonts w:cs="Courier New"/>
          <w:szCs w:val="24"/>
        </w:rPr>
        <w:t xml:space="preserve">As you’ll be limiting your carbs and increasing your fat content, you won’t be indulging in foods such as pasta. Instead, the majority of your diet will be made up of low-carb vegetables, fish, cheese and fresh meat and poultry. </w:t>
      </w:r>
    </w:p>
    <w:p w14:paraId="2CB786FE" w14:textId="77777777" w:rsidR="00326EDA" w:rsidRDefault="00326EDA">
      <w:pPr>
        <w:rPr>
          <w:rFonts w:cs="Courier New"/>
          <w:szCs w:val="24"/>
        </w:rPr>
      </w:pPr>
      <w:r>
        <w:rPr>
          <w:rFonts w:cs="Courier New"/>
          <w:szCs w:val="24"/>
        </w:rPr>
        <w:br w:type="page"/>
      </w:r>
    </w:p>
    <w:p w14:paraId="04514C37" w14:textId="7DDD4546" w:rsidR="00320848" w:rsidRDefault="00320848" w:rsidP="00320848">
      <w:pPr>
        <w:rPr>
          <w:rFonts w:cs="Courier New"/>
          <w:szCs w:val="24"/>
        </w:rPr>
      </w:pPr>
      <w:r>
        <w:rPr>
          <w:rFonts w:cs="Courier New"/>
          <w:szCs w:val="24"/>
        </w:rPr>
        <w:lastRenderedPageBreak/>
        <w:t xml:space="preserve">Foods to avoid include root vegetables, candy, grains, legumes, alcohol and milk. Perhaps the most surprising foods to avoid are fruits. Most diets tell you to up your fruit and vegetable intake so the fact this one eliminates them is largely what makes it different from the rest. </w:t>
      </w:r>
    </w:p>
    <w:p w14:paraId="1B13D318" w14:textId="77777777" w:rsidR="00326EDA" w:rsidRDefault="00326EDA">
      <w:pPr>
        <w:rPr>
          <w:rFonts w:eastAsiaTheme="majorEastAsia" w:cstheme="majorBidi"/>
          <w:b/>
          <w:color w:val="000000" w:themeColor="text1"/>
          <w:sz w:val="32"/>
          <w:szCs w:val="32"/>
          <w:u w:val="single"/>
        </w:rPr>
      </w:pPr>
      <w:r>
        <w:rPr>
          <w:u w:val="single"/>
        </w:rPr>
        <w:br w:type="page"/>
      </w:r>
    </w:p>
    <w:p w14:paraId="7EF7D97C" w14:textId="17C27BCB" w:rsidR="00320848" w:rsidRPr="00326EDA" w:rsidRDefault="00306D76" w:rsidP="00320848">
      <w:pPr>
        <w:pStyle w:val="Heading1"/>
      </w:pPr>
      <w:bookmarkStart w:id="4" w:name="_Toc17700631"/>
      <w:r w:rsidRPr="00326EDA">
        <w:lastRenderedPageBreak/>
        <w:t>What Are I</w:t>
      </w:r>
      <w:r w:rsidR="00320848" w:rsidRPr="00326EDA">
        <w:t>ts Benefits?</w:t>
      </w:r>
      <w:bookmarkEnd w:id="4"/>
    </w:p>
    <w:p w14:paraId="055F73B2" w14:textId="77777777" w:rsidR="00320848" w:rsidRPr="00320848" w:rsidRDefault="00320848" w:rsidP="00320848"/>
    <w:p w14:paraId="39E61AB4" w14:textId="77777777" w:rsidR="00320848" w:rsidRDefault="00320848" w:rsidP="00320848">
      <w:pPr>
        <w:rPr>
          <w:rFonts w:cs="Courier New"/>
          <w:szCs w:val="24"/>
        </w:rPr>
      </w:pPr>
      <w:r>
        <w:rPr>
          <w:rFonts w:cs="Courier New"/>
          <w:szCs w:val="24"/>
        </w:rPr>
        <w:t xml:space="preserve">Now you have an idea what the keto diet actually is, it’s time to delve into its many benefits. </w:t>
      </w:r>
    </w:p>
    <w:p w14:paraId="4B9B3738" w14:textId="77777777" w:rsidR="00320848" w:rsidRDefault="00320848" w:rsidP="00320848">
      <w:pPr>
        <w:rPr>
          <w:rFonts w:cs="Courier New"/>
          <w:szCs w:val="24"/>
        </w:rPr>
      </w:pPr>
      <w:r>
        <w:rPr>
          <w:rFonts w:cs="Courier New"/>
          <w:szCs w:val="24"/>
        </w:rPr>
        <w:t>When choosing which diet to follow, it’s important to compare the benefits of each one. While obviously the main reason people undertake a strict diet is to lose weight, that isn’t where the benefits often end. Here, you’ll discover just some of the benefits you can expect to experience on the keto diet.</w:t>
      </w:r>
    </w:p>
    <w:p w14:paraId="77723E7B" w14:textId="77777777" w:rsidR="00306D76" w:rsidRDefault="00306D76" w:rsidP="00320848">
      <w:pPr>
        <w:rPr>
          <w:rFonts w:cs="Courier New"/>
          <w:szCs w:val="24"/>
        </w:rPr>
      </w:pPr>
    </w:p>
    <w:p w14:paraId="33AB2DED" w14:textId="775B0944" w:rsidR="00566D68" w:rsidRPr="00566D68" w:rsidRDefault="00566D68" w:rsidP="00566D68">
      <w:pPr>
        <w:pStyle w:val="Heading2"/>
      </w:pPr>
      <w:bookmarkStart w:id="5" w:name="_Toc17700632"/>
      <w:r w:rsidRPr="00320848">
        <w:t>It was designed to prevent seizures</w:t>
      </w:r>
      <w:bookmarkEnd w:id="5"/>
    </w:p>
    <w:p w14:paraId="5A585E2A" w14:textId="77777777" w:rsidR="00566D68" w:rsidRDefault="00566D68" w:rsidP="00566D68">
      <w:pPr>
        <w:rPr>
          <w:rFonts w:cs="Courier New"/>
          <w:szCs w:val="24"/>
        </w:rPr>
      </w:pPr>
      <w:r>
        <w:rPr>
          <w:rFonts w:cs="Courier New"/>
          <w:szCs w:val="24"/>
        </w:rPr>
        <w:t xml:space="preserve">What’s interesting about the diet, is that it was actually developed to help prevent seizures. </w:t>
      </w:r>
    </w:p>
    <w:p w14:paraId="7ECC57F6" w14:textId="3D888CEB" w:rsidR="00AD5311" w:rsidRDefault="00566D68" w:rsidP="00566D68">
      <w:pPr>
        <w:rPr>
          <w:rFonts w:cs="Courier New"/>
          <w:szCs w:val="24"/>
        </w:rPr>
      </w:pPr>
      <w:r>
        <w:rPr>
          <w:rFonts w:cs="Courier New"/>
          <w:szCs w:val="24"/>
        </w:rPr>
        <w:t>The ketones and the decanoic acid chemical that is produced by the diet, help to minimize the risk of seizures. It was only when those following the diet notice</w:t>
      </w:r>
      <w:r w:rsidR="001D44A2">
        <w:rPr>
          <w:rFonts w:cs="Courier New"/>
          <w:szCs w:val="24"/>
        </w:rPr>
        <w:t xml:space="preserve">d weight loss as a side effect, </w:t>
      </w:r>
      <w:r>
        <w:rPr>
          <w:rFonts w:cs="Courier New"/>
          <w:szCs w:val="24"/>
        </w:rPr>
        <w:t>that began to be used as a weight loss aid too.</w:t>
      </w:r>
    </w:p>
    <w:p w14:paraId="7A7F76BA" w14:textId="5DD6EF03" w:rsidR="00566D68" w:rsidRDefault="00566D68" w:rsidP="00306D76">
      <w:pPr>
        <w:jc w:val="center"/>
        <w:rPr>
          <w:rFonts w:cs="Courier New"/>
          <w:szCs w:val="24"/>
        </w:rPr>
      </w:pPr>
      <w:r>
        <w:rPr>
          <w:rFonts w:cs="Courier New"/>
          <w:noProof/>
          <w:szCs w:val="24"/>
        </w:rPr>
        <w:drawing>
          <wp:inline distT="0" distB="0" distL="0" distR="0" wp14:anchorId="199C3476" wp14:editId="5793008A">
            <wp:extent cx="5943600" cy="3955351"/>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izures_1280.jpg"/>
                    <pic:cNvPicPr/>
                  </pic:nvPicPr>
                  <pic:blipFill>
                    <a:blip r:embed="rId10">
                      <a:extLst>
                        <a:ext uri="{28A0092B-C50C-407E-A947-70E740481C1C}">
                          <a14:useLocalDpi xmlns:a14="http://schemas.microsoft.com/office/drawing/2010/main" val="0"/>
                        </a:ext>
                      </a:extLst>
                    </a:blip>
                    <a:stretch>
                      <a:fillRect/>
                    </a:stretch>
                  </pic:blipFill>
                  <pic:spPr>
                    <a:xfrm>
                      <a:off x="0" y="0"/>
                      <a:ext cx="5987289" cy="3984425"/>
                    </a:xfrm>
                    <a:prstGeom prst="rect">
                      <a:avLst/>
                    </a:prstGeom>
                  </pic:spPr>
                </pic:pic>
              </a:graphicData>
            </a:graphic>
          </wp:inline>
        </w:drawing>
      </w:r>
    </w:p>
    <w:p w14:paraId="3C2BF80B" w14:textId="77777777" w:rsidR="001D44A2" w:rsidRDefault="001D44A2" w:rsidP="001D44A2">
      <w:pPr>
        <w:rPr>
          <w:rFonts w:eastAsiaTheme="majorEastAsia" w:cstheme="majorBidi"/>
          <w:b/>
          <w:color w:val="000000" w:themeColor="text1"/>
          <w:sz w:val="26"/>
          <w:szCs w:val="26"/>
        </w:rPr>
      </w:pPr>
    </w:p>
    <w:p w14:paraId="1CA2324B" w14:textId="1EC4D342" w:rsidR="00320848" w:rsidRPr="00320848" w:rsidRDefault="00320848" w:rsidP="001D44A2">
      <w:pPr>
        <w:pStyle w:val="Heading2"/>
      </w:pPr>
      <w:bookmarkStart w:id="6" w:name="_Toc17700633"/>
      <w:r w:rsidRPr="00320848">
        <w:lastRenderedPageBreak/>
        <w:t>W</w:t>
      </w:r>
      <w:r w:rsidR="00306D76">
        <w:t>eight L</w:t>
      </w:r>
      <w:r w:rsidRPr="00320848">
        <w:t>oss</w:t>
      </w:r>
      <w:bookmarkEnd w:id="6"/>
    </w:p>
    <w:p w14:paraId="15701DA6" w14:textId="77777777" w:rsidR="00320848" w:rsidRDefault="00320848" w:rsidP="00320848">
      <w:pPr>
        <w:rPr>
          <w:rFonts w:cs="Courier New"/>
          <w:szCs w:val="24"/>
        </w:rPr>
      </w:pPr>
      <w:r>
        <w:rPr>
          <w:rFonts w:cs="Courier New"/>
          <w:szCs w:val="24"/>
        </w:rPr>
        <w:t>The most common reason people start the keto diet is for its impressive weight loss results. The reason it works so well is because it uses fat as an energy source, burning it off instead of glucose. This leads to much more weight loss than many other types of diets.</w:t>
      </w:r>
    </w:p>
    <w:p w14:paraId="092E17D7" w14:textId="77777777" w:rsidR="00320848" w:rsidRDefault="00320848" w:rsidP="00320848">
      <w:pPr>
        <w:rPr>
          <w:rFonts w:cs="Courier New"/>
          <w:szCs w:val="24"/>
        </w:rPr>
      </w:pPr>
      <w:r>
        <w:rPr>
          <w:rFonts w:cs="Courier New"/>
          <w:szCs w:val="24"/>
        </w:rPr>
        <w:t>It also helps to reduce the appetite, making you less likely to reach for unhealthy snacks throughout the day.</w:t>
      </w:r>
    </w:p>
    <w:p w14:paraId="04BD23D7" w14:textId="77777777" w:rsidR="00306D76" w:rsidRDefault="00306D76" w:rsidP="00320848">
      <w:pPr>
        <w:rPr>
          <w:rFonts w:cs="Courier New"/>
          <w:szCs w:val="24"/>
        </w:rPr>
      </w:pPr>
    </w:p>
    <w:p w14:paraId="7F73DE09" w14:textId="5172A76D" w:rsidR="001D44A2" w:rsidRDefault="00AD5311" w:rsidP="00326EDA">
      <w:pPr>
        <w:jc w:val="center"/>
        <w:rPr>
          <w:rFonts w:eastAsiaTheme="majorEastAsia" w:cstheme="majorBidi"/>
          <w:b/>
          <w:color w:val="000000" w:themeColor="text1"/>
          <w:sz w:val="32"/>
          <w:szCs w:val="32"/>
        </w:rPr>
      </w:pPr>
      <w:r>
        <w:rPr>
          <w:rFonts w:cs="Courier New"/>
          <w:noProof/>
          <w:szCs w:val="24"/>
        </w:rPr>
        <w:drawing>
          <wp:inline distT="0" distB="0" distL="0" distR="0" wp14:anchorId="28F81678" wp14:editId="67EC30D1">
            <wp:extent cx="5800725" cy="38671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eigh_loss_1280.jpg"/>
                    <pic:cNvPicPr/>
                  </pic:nvPicPr>
                  <pic:blipFill>
                    <a:blip r:embed="rId11">
                      <a:extLst>
                        <a:ext uri="{28A0092B-C50C-407E-A947-70E740481C1C}">
                          <a14:useLocalDpi xmlns:a14="http://schemas.microsoft.com/office/drawing/2010/main" val="0"/>
                        </a:ext>
                      </a:extLst>
                    </a:blip>
                    <a:stretch>
                      <a:fillRect/>
                    </a:stretch>
                  </pic:blipFill>
                  <pic:spPr>
                    <a:xfrm>
                      <a:off x="0" y="0"/>
                      <a:ext cx="5809281" cy="3872854"/>
                    </a:xfrm>
                    <a:prstGeom prst="rect">
                      <a:avLst/>
                    </a:prstGeom>
                  </pic:spPr>
                </pic:pic>
              </a:graphicData>
            </a:graphic>
          </wp:inline>
        </w:drawing>
      </w:r>
    </w:p>
    <w:p w14:paraId="1B19EE9E" w14:textId="77777777" w:rsidR="001D44A2" w:rsidRDefault="001D44A2" w:rsidP="001D44A2">
      <w:pPr>
        <w:rPr>
          <w:rFonts w:eastAsiaTheme="majorEastAsia" w:cstheme="majorBidi"/>
          <w:b/>
          <w:color w:val="000000" w:themeColor="text1"/>
          <w:sz w:val="32"/>
          <w:szCs w:val="32"/>
        </w:rPr>
      </w:pPr>
    </w:p>
    <w:p w14:paraId="773DD898" w14:textId="51F20FB5" w:rsidR="00566D68" w:rsidRPr="00320848" w:rsidRDefault="00566D68" w:rsidP="001D44A2">
      <w:pPr>
        <w:pStyle w:val="Heading2"/>
      </w:pPr>
      <w:bookmarkStart w:id="7" w:name="_Toc17700634"/>
      <w:r w:rsidRPr="00320848">
        <w:t xml:space="preserve">How </w:t>
      </w:r>
      <w:r w:rsidR="001D44A2">
        <w:t>Does I</w:t>
      </w:r>
      <w:r w:rsidRPr="00320848">
        <w:t xml:space="preserve">t </w:t>
      </w:r>
      <w:r w:rsidR="001D44A2">
        <w:t>M</w:t>
      </w:r>
      <w:r w:rsidRPr="00320848">
        <w:t xml:space="preserve">ake </w:t>
      </w:r>
      <w:r w:rsidR="001D44A2">
        <w:t>Y</w:t>
      </w:r>
      <w:r w:rsidRPr="00320848">
        <w:t xml:space="preserve">ou </w:t>
      </w:r>
      <w:r w:rsidR="001D44A2">
        <w:t>F</w:t>
      </w:r>
      <w:r w:rsidRPr="00320848">
        <w:t>eel?</w:t>
      </w:r>
      <w:bookmarkEnd w:id="7"/>
    </w:p>
    <w:p w14:paraId="1AAB2799" w14:textId="77777777" w:rsidR="00566D68" w:rsidRDefault="00566D68" w:rsidP="00566D68">
      <w:pPr>
        <w:rPr>
          <w:rFonts w:cs="Courier New"/>
          <w:szCs w:val="24"/>
        </w:rPr>
      </w:pPr>
      <w:r>
        <w:rPr>
          <w:rFonts w:cs="Courier New"/>
          <w:szCs w:val="24"/>
        </w:rPr>
        <w:t xml:space="preserve">There’s always a worry when starting a diet about how it will make you feel. With the keto diet, it can produce some unpleasant side effects when it’s first started. This is because you’re suddenly severely limiting your carb intake. </w:t>
      </w:r>
    </w:p>
    <w:p w14:paraId="331ACD1C" w14:textId="77777777" w:rsidR="00566D68" w:rsidRDefault="00566D68" w:rsidP="00566D68">
      <w:pPr>
        <w:rPr>
          <w:rFonts w:cs="Courier New"/>
          <w:szCs w:val="24"/>
        </w:rPr>
      </w:pPr>
      <w:r>
        <w:rPr>
          <w:rFonts w:cs="Courier New"/>
          <w:szCs w:val="24"/>
        </w:rPr>
        <w:t>You may experience fatigue, bad breath and sickness for the first few days. However, it is said to give you a lot more energy. So, it may be a struggle to begin with, but you should find the symptoms lessen over time.</w:t>
      </w:r>
    </w:p>
    <w:p w14:paraId="7AA89BEF" w14:textId="77777777" w:rsidR="00AD5311" w:rsidRDefault="00566D68" w:rsidP="00566D68">
      <w:pPr>
        <w:rPr>
          <w:rFonts w:cs="Courier New"/>
          <w:szCs w:val="24"/>
        </w:rPr>
      </w:pPr>
      <w:r>
        <w:rPr>
          <w:rFonts w:cs="Courier New"/>
          <w:szCs w:val="24"/>
        </w:rPr>
        <w:lastRenderedPageBreak/>
        <w:t xml:space="preserve">The keto diet does have a large following and it has shown to be extremely effective at weight loss. However, it’s benefits stretch far beyond just helping you to lose weight. </w:t>
      </w:r>
    </w:p>
    <w:p w14:paraId="5776D458" w14:textId="77777777" w:rsidR="00306D76" w:rsidRDefault="00306D76" w:rsidP="00566D68">
      <w:pPr>
        <w:rPr>
          <w:rFonts w:cs="Courier New"/>
          <w:szCs w:val="24"/>
        </w:rPr>
      </w:pPr>
    </w:p>
    <w:p w14:paraId="24E90906" w14:textId="0E2FC746" w:rsidR="00AD5311" w:rsidRDefault="00FF7042" w:rsidP="00306D76">
      <w:pPr>
        <w:jc w:val="center"/>
        <w:rPr>
          <w:rFonts w:cs="Courier New"/>
          <w:szCs w:val="24"/>
        </w:rPr>
      </w:pPr>
      <w:r>
        <w:rPr>
          <w:rFonts w:cs="Courier New"/>
          <w:noProof/>
          <w:szCs w:val="24"/>
        </w:rPr>
        <w:drawing>
          <wp:inline distT="0" distB="0" distL="0" distR="0" wp14:anchorId="59FC9335" wp14:editId="421EAF04">
            <wp:extent cx="5811418" cy="3695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at-2834549_128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26969" cy="3705590"/>
                    </a:xfrm>
                    <a:prstGeom prst="rect">
                      <a:avLst/>
                    </a:prstGeom>
                  </pic:spPr>
                </pic:pic>
              </a:graphicData>
            </a:graphic>
          </wp:inline>
        </w:drawing>
      </w:r>
    </w:p>
    <w:p w14:paraId="48553EDD" w14:textId="2E2CF62F" w:rsidR="00320848" w:rsidRPr="00443B5C" w:rsidRDefault="00443B5C" w:rsidP="00443B5C">
      <w:pPr>
        <w:pStyle w:val="Heading2"/>
        <w:rPr>
          <w:rFonts w:cs="Courier New"/>
          <w:szCs w:val="24"/>
        </w:rPr>
      </w:pPr>
      <w:bookmarkStart w:id="8" w:name="_Toc17700635"/>
      <w:r>
        <w:t>Helping To Stabilize The M</w:t>
      </w:r>
      <w:r w:rsidR="00320848" w:rsidRPr="00320848">
        <w:t>ood</w:t>
      </w:r>
      <w:bookmarkEnd w:id="8"/>
    </w:p>
    <w:p w14:paraId="09598120" w14:textId="77777777" w:rsidR="00320848" w:rsidRDefault="00320848" w:rsidP="00320848">
      <w:pPr>
        <w:rPr>
          <w:rFonts w:cs="Courier New"/>
          <w:szCs w:val="24"/>
        </w:rPr>
      </w:pPr>
      <w:r>
        <w:rPr>
          <w:rFonts w:cs="Courier New"/>
          <w:szCs w:val="24"/>
        </w:rPr>
        <w:t xml:space="preserve">As well as weight loss, the keto diet is also known to stabilize the mood. Research has shown that it can potentially stabilize the mood in those who suffer with Type 2 Bipolar disorder, more than medication can. </w:t>
      </w:r>
    </w:p>
    <w:p w14:paraId="49BB5E20" w14:textId="77777777" w:rsidR="00320848" w:rsidRDefault="00320848" w:rsidP="00320848">
      <w:pPr>
        <w:rPr>
          <w:rFonts w:cs="Courier New"/>
          <w:szCs w:val="24"/>
        </w:rPr>
      </w:pPr>
      <w:r>
        <w:rPr>
          <w:rFonts w:cs="Courier New"/>
          <w:szCs w:val="24"/>
        </w:rPr>
        <w:t xml:space="preserve">So, if you tend to suffer from mood swings, this could be the diet for you. </w:t>
      </w:r>
    </w:p>
    <w:p w14:paraId="3416BFA0" w14:textId="120171E0" w:rsidR="00320848" w:rsidRPr="00320848" w:rsidRDefault="00443B5C" w:rsidP="00AD5311">
      <w:pPr>
        <w:pStyle w:val="Heading2"/>
      </w:pPr>
      <w:bookmarkStart w:id="9" w:name="_Toc17700636"/>
      <w:r>
        <w:t>Improved Mental F</w:t>
      </w:r>
      <w:r w:rsidR="00320848" w:rsidRPr="00320848">
        <w:t>ocus</w:t>
      </w:r>
      <w:bookmarkEnd w:id="9"/>
    </w:p>
    <w:p w14:paraId="67C23A55" w14:textId="77777777" w:rsidR="00320848" w:rsidRDefault="00320848" w:rsidP="00320848">
      <w:pPr>
        <w:rPr>
          <w:rFonts w:cs="Courier New"/>
          <w:szCs w:val="24"/>
        </w:rPr>
      </w:pPr>
      <w:r>
        <w:rPr>
          <w:rFonts w:cs="Courier New"/>
          <w:szCs w:val="24"/>
        </w:rPr>
        <w:t xml:space="preserve">As the keto diet is low on carbs, your blood sugar levels are less likely to rise and fall dramatically. This means you’ll have much better mental focus than you would on a high-carb diet. </w:t>
      </w:r>
    </w:p>
    <w:p w14:paraId="60A5EE44" w14:textId="77777777" w:rsidR="00326EDA" w:rsidRDefault="00326EDA">
      <w:pPr>
        <w:rPr>
          <w:rFonts w:cs="Courier New"/>
          <w:szCs w:val="24"/>
        </w:rPr>
      </w:pPr>
      <w:r>
        <w:rPr>
          <w:rFonts w:cs="Courier New"/>
          <w:szCs w:val="24"/>
        </w:rPr>
        <w:br w:type="page"/>
      </w:r>
    </w:p>
    <w:p w14:paraId="2144CD96" w14:textId="0DED38BA" w:rsidR="00320848" w:rsidRDefault="00320848" w:rsidP="00320848">
      <w:pPr>
        <w:rPr>
          <w:rFonts w:cs="Courier New"/>
          <w:szCs w:val="24"/>
        </w:rPr>
      </w:pPr>
      <w:r>
        <w:rPr>
          <w:rFonts w:cs="Courier New"/>
          <w:szCs w:val="24"/>
        </w:rPr>
        <w:lastRenderedPageBreak/>
        <w:t xml:space="preserve">When the blood sugar levels remain consistent, you’re able to focus for longer periods at a time. You’ll also find your mind doesn’t feel as cloudy. </w:t>
      </w:r>
    </w:p>
    <w:p w14:paraId="607E5024" w14:textId="77777777" w:rsidR="00AD5311" w:rsidRDefault="00AD5311" w:rsidP="00320848">
      <w:pPr>
        <w:rPr>
          <w:rFonts w:cs="Courier New"/>
          <w:szCs w:val="24"/>
        </w:rPr>
      </w:pPr>
    </w:p>
    <w:p w14:paraId="7DE315AB" w14:textId="77777777" w:rsidR="00443B5C" w:rsidRDefault="00AD5311" w:rsidP="00443B5C">
      <w:pPr>
        <w:rPr>
          <w:rFonts w:cs="Courier New"/>
          <w:szCs w:val="24"/>
        </w:rPr>
      </w:pPr>
      <w:r>
        <w:rPr>
          <w:rFonts w:cs="Courier New"/>
          <w:noProof/>
          <w:szCs w:val="24"/>
        </w:rPr>
        <w:drawing>
          <wp:inline distT="0" distB="0" distL="0" distR="0" wp14:anchorId="4ECB0867" wp14:editId="2FB3658A">
            <wp:extent cx="5943600" cy="39611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irl-1208307_1280.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678FACE3" w14:textId="58B29778" w:rsidR="00320848" w:rsidRDefault="00443B5C" w:rsidP="00443B5C">
      <w:pPr>
        <w:pStyle w:val="Heading2"/>
      </w:pPr>
      <w:bookmarkStart w:id="10" w:name="_Toc17700637"/>
      <w:r>
        <w:t>You’ll Have Plenty of E</w:t>
      </w:r>
      <w:r w:rsidR="00320848" w:rsidRPr="00320848">
        <w:t>nergy</w:t>
      </w:r>
      <w:bookmarkEnd w:id="10"/>
    </w:p>
    <w:p w14:paraId="5669BE98" w14:textId="77777777" w:rsidR="00326EDA" w:rsidRPr="00326EDA" w:rsidRDefault="00326EDA" w:rsidP="00326EDA"/>
    <w:p w14:paraId="0DE85F8D" w14:textId="77777777" w:rsidR="00320848" w:rsidRDefault="00320848" w:rsidP="00320848">
      <w:pPr>
        <w:rPr>
          <w:rFonts w:cs="Courier New"/>
          <w:szCs w:val="24"/>
        </w:rPr>
      </w:pPr>
      <w:r>
        <w:rPr>
          <w:rFonts w:cs="Courier New"/>
          <w:szCs w:val="24"/>
        </w:rPr>
        <w:t xml:space="preserve">It’s important for the body to keep refueling its glycogen levels in order to stay energized. This is because it is only capable of storing a certain amount of glycogen at any one time. </w:t>
      </w:r>
    </w:p>
    <w:p w14:paraId="26A66AF5" w14:textId="77777777" w:rsidR="00320848" w:rsidRDefault="00320848" w:rsidP="00320848">
      <w:pPr>
        <w:rPr>
          <w:rFonts w:cs="Courier New"/>
          <w:szCs w:val="24"/>
        </w:rPr>
      </w:pPr>
      <w:r>
        <w:rPr>
          <w:rFonts w:cs="Courier New"/>
          <w:szCs w:val="24"/>
        </w:rPr>
        <w:t>With a keto diet, you don’t need to worry about consistently maintaining good glycogen levels. This is because the body starts to use fat as an energy source. Fat doesn’t run out, so you’ll have a constant energy source, leaving you feeling much more energized throughout the day.</w:t>
      </w:r>
    </w:p>
    <w:p w14:paraId="6DDF345C" w14:textId="77777777" w:rsidR="00326EDA" w:rsidRDefault="00320848" w:rsidP="00320848">
      <w:pPr>
        <w:rPr>
          <w:rFonts w:cs="Courier New"/>
          <w:szCs w:val="24"/>
        </w:rPr>
      </w:pPr>
      <w:r>
        <w:rPr>
          <w:rFonts w:cs="Courier New"/>
          <w:szCs w:val="24"/>
        </w:rPr>
        <w:t xml:space="preserve">The above is just some of the benefits a keto diet can provide. As you can see, it’s great for so much more than weight loss. </w:t>
      </w:r>
    </w:p>
    <w:p w14:paraId="44B90322" w14:textId="77777777" w:rsidR="00326EDA" w:rsidRDefault="00326EDA">
      <w:pPr>
        <w:rPr>
          <w:rFonts w:cs="Courier New"/>
          <w:szCs w:val="24"/>
        </w:rPr>
      </w:pPr>
      <w:r>
        <w:rPr>
          <w:rFonts w:cs="Courier New"/>
          <w:szCs w:val="24"/>
        </w:rPr>
        <w:br w:type="page"/>
      </w:r>
    </w:p>
    <w:p w14:paraId="61E62B49" w14:textId="26E89C18" w:rsidR="00443B5C" w:rsidRDefault="00320848" w:rsidP="00320848">
      <w:pPr>
        <w:rPr>
          <w:rFonts w:cs="Courier New"/>
          <w:szCs w:val="24"/>
        </w:rPr>
      </w:pPr>
      <w:r>
        <w:rPr>
          <w:rFonts w:cs="Courier New"/>
          <w:szCs w:val="24"/>
        </w:rPr>
        <w:lastRenderedPageBreak/>
        <w:t xml:space="preserve">This is why so many people have chosen to follow the keto diet as more of a long-term lifestyle plan. However, it’s important to remember that you’ll only receive these benefits if you follow the diet correctly.  </w:t>
      </w:r>
    </w:p>
    <w:p w14:paraId="5961FE76" w14:textId="561775B8" w:rsidR="00320848" w:rsidRDefault="00320848" w:rsidP="00320848">
      <w:pPr>
        <w:rPr>
          <w:rFonts w:cs="Courier New"/>
          <w:szCs w:val="24"/>
        </w:rPr>
      </w:pPr>
      <w:r>
        <w:rPr>
          <w:rFonts w:cs="Courier New"/>
          <w:szCs w:val="24"/>
        </w:rPr>
        <w:t xml:space="preserve"> </w:t>
      </w:r>
    </w:p>
    <w:p w14:paraId="5B37C17A" w14:textId="5C4A32B6" w:rsidR="00AD5311" w:rsidRDefault="00AD5311" w:rsidP="00320848">
      <w:pPr>
        <w:rPr>
          <w:rFonts w:cs="Courier New"/>
          <w:szCs w:val="24"/>
        </w:rPr>
      </w:pPr>
      <w:r>
        <w:rPr>
          <w:rFonts w:cs="Courier New"/>
          <w:noProof/>
          <w:szCs w:val="24"/>
        </w:rPr>
        <w:drawing>
          <wp:inline distT="0" distB="0" distL="0" distR="0" wp14:anchorId="25885546" wp14:editId="21E478F1">
            <wp:extent cx="5794382" cy="383425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ople-2592247_128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11016" cy="3845259"/>
                    </a:xfrm>
                    <a:prstGeom prst="rect">
                      <a:avLst/>
                    </a:prstGeom>
                  </pic:spPr>
                </pic:pic>
              </a:graphicData>
            </a:graphic>
          </wp:inline>
        </w:drawing>
      </w:r>
    </w:p>
    <w:p w14:paraId="1F6BDD52" w14:textId="77777777" w:rsidR="00320848" w:rsidRDefault="00320848">
      <w:pPr>
        <w:rPr>
          <w:rFonts w:cs="Courier New"/>
          <w:szCs w:val="24"/>
        </w:rPr>
      </w:pPr>
      <w:r>
        <w:rPr>
          <w:rFonts w:cs="Courier New"/>
          <w:szCs w:val="24"/>
        </w:rPr>
        <w:br w:type="page"/>
      </w:r>
    </w:p>
    <w:p w14:paraId="08164E36" w14:textId="77777777" w:rsidR="00320848" w:rsidRPr="00326EDA" w:rsidRDefault="00320848" w:rsidP="00320848">
      <w:pPr>
        <w:pStyle w:val="Heading1"/>
      </w:pPr>
      <w:bookmarkStart w:id="11" w:name="_Toc17700638"/>
      <w:r w:rsidRPr="00326EDA">
        <w:lastRenderedPageBreak/>
        <w:t>Top Keto Diet Mistakes to Avoid</w:t>
      </w:r>
      <w:bookmarkEnd w:id="11"/>
    </w:p>
    <w:p w14:paraId="5AC322AA" w14:textId="77777777" w:rsidR="00320848" w:rsidRPr="00320848" w:rsidRDefault="00320848" w:rsidP="00320848"/>
    <w:p w14:paraId="0B15C4AE" w14:textId="77777777" w:rsidR="00320848" w:rsidRDefault="00320848" w:rsidP="00320848">
      <w:pPr>
        <w:rPr>
          <w:rFonts w:cs="Courier New"/>
          <w:szCs w:val="24"/>
        </w:rPr>
      </w:pPr>
      <w:r>
        <w:rPr>
          <w:rFonts w:cs="Courier New"/>
          <w:szCs w:val="24"/>
        </w:rPr>
        <w:t>When you’re starting on the keto diet, there’s a surprising number of mistakes you can make. It’s definitely not one of the easier diets to follow, which means it’s pretty easy to get it wrong.</w:t>
      </w:r>
    </w:p>
    <w:p w14:paraId="143AA8EA" w14:textId="59002F50" w:rsidR="00443B5C" w:rsidRDefault="00320848" w:rsidP="00320848">
      <w:pPr>
        <w:rPr>
          <w:rFonts w:cs="Courier New"/>
          <w:szCs w:val="24"/>
        </w:rPr>
      </w:pPr>
      <w:r>
        <w:rPr>
          <w:rFonts w:cs="Courier New"/>
          <w:szCs w:val="24"/>
        </w:rPr>
        <w:t>To help ensure your keto diet success, below you’ll discover some of the top mistakes you’ll want to avoid making.</w:t>
      </w:r>
    </w:p>
    <w:p w14:paraId="550086EC" w14:textId="59F2C1A4" w:rsidR="00443B5C" w:rsidRDefault="00443B5C" w:rsidP="00306D76">
      <w:pPr>
        <w:jc w:val="center"/>
        <w:rPr>
          <w:rFonts w:cs="Courier New"/>
          <w:szCs w:val="24"/>
        </w:rPr>
      </w:pPr>
      <w:r>
        <w:rPr>
          <w:rFonts w:cs="Courier New"/>
          <w:noProof/>
          <w:szCs w:val="24"/>
        </w:rPr>
        <w:drawing>
          <wp:inline distT="0" distB="0" distL="0" distR="0" wp14:anchorId="50FB8AA4" wp14:editId="68E5F54B">
            <wp:extent cx="5924743" cy="39147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esire-2018.jpg"/>
                    <pic:cNvPicPr/>
                  </pic:nvPicPr>
                  <pic:blipFill>
                    <a:blip r:embed="rId15">
                      <a:extLst>
                        <a:ext uri="{28A0092B-C50C-407E-A947-70E740481C1C}">
                          <a14:useLocalDpi xmlns:a14="http://schemas.microsoft.com/office/drawing/2010/main" val="0"/>
                        </a:ext>
                      </a:extLst>
                    </a:blip>
                    <a:stretch>
                      <a:fillRect/>
                    </a:stretch>
                  </pic:blipFill>
                  <pic:spPr>
                    <a:xfrm>
                      <a:off x="0" y="0"/>
                      <a:ext cx="5939527" cy="3924544"/>
                    </a:xfrm>
                    <a:prstGeom prst="rect">
                      <a:avLst/>
                    </a:prstGeom>
                  </pic:spPr>
                </pic:pic>
              </a:graphicData>
            </a:graphic>
          </wp:inline>
        </w:drawing>
      </w:r>
    </w:p>
    <w:p w14:paraId="296EE3CA" w14:textId="4315D145" w:rsidR="00443B5C" w:rsidRPr="00443B5C" w:rsidRDefault="00443B5C" w:rsidP="00443B5C">
      <w:pPr>
        <w:pStyle w:val="Heading2"/>
      </w:pPr>
      <w:bookmarkStart w:id="12" w:name="_Toc17700639"/>
      <w:r>
        <w:t>Seeing It As A Quick Weight Loss F</w:t>
      </w:r>
      <w:r w:rsidR="00320848" w:rsidRPr="00320848">
        <w:t>ix</w:t>
      </w:r>
      <w:bookmarkEnd w:id="12"/>
    </w:p>
    <w:p w14:paraId="385DEE41" w14:textId="77777777" w:rsidR="00326EDA" w:rsidRDefault="00326EDA" w:rsidP="00320848">
      <w:pPr>
        <w:rPr>
          <w:rFonts w:cs="Courier New"/>
          <w:szCs w:val="24"/>
        </w:rPr>
      </w:pPr>
    </w:p>
    <w:p w14:paraId="3624A60B" w14:textId="7723ED92" w:rsidR="00320848" w:rsidRDefault="00320848" w:rsidP="00320848">
      <w:pPr>
        <w:rPr>
          <w:rFonts w:cs="Courier New"/>
          <w:szCs w:val="24"/>
        </w:rPr>
      </w:pPr>
      <w:r>
        <w:rPr>
          <w:rFonts w:cs="Courier New"/>
          <w:szCs w:val="24"/>
        </w:rPr>
        <w:t xml:space="preserve">While one of the main benefits of the keto diet is weight loss, it’s not going to happen overnight. If you’re looking for a quick fix, this diet definitely isn’t for you. </w:t>
      </w:r>
    </w:p>
    <w:p w14:paraId="3702B542" w14:textId="77777777" w:rsidR="00320848" w:rsidRDefault="00320848" w:rsidP="00320848">
      <w:pPr>
        <w:rPr>
          <w:rFonts w:cs="Courier New"/>
          <w:szCs w:val="24"/>
        </w:rPr>
      </w:pPr>
      <w:r>
        <w:rPr>
          <w:rFonts w:cs="Courier New"/>
          <w:szCs w:val="24"/>
        </w:rPr>
        <w:t xml:space="preserve">The keto diet is more of a lifestyle change than a simple diet. It’ also important to remember that everyone is different. So, you may well experience fast weight loss results, but it isn’t 100% guaranteed. </w:t>
      </w:r>
    </w:p>
    <w:p w14:paraId="05770C0C" w14:textId="77777777" w:rsidR="00443B5C" w:rsidRDefault="00443B5C" w:rsidP="00320848">
      <w:pPr>
        <w:rPr>
          <w:rFonts w:cs="Courier New"/>
          <w:szCs w:val="24"/>
        </w:rPr>
      </w:pPr>
    </w:p>
    <w:p w14:paraId="7F870973" w14:textId="1B6ED1E5" w:rsidR="00443B5C" w:rsidRPr="00443B5C" w:rsidRDefault="00443B5C" w:rsidP="00443B5C">
      <w:pPr>
        <w:pStyle w:val="Heading2"/>
      </w:pPr>
      <w:bookmarkStart w:id="13" w:name="_Toc17700640"/>
      <w:r>
        <w:lastRenderedPageBreak/>
        <w:t>Consuming The Wrong Type of F</w:t>
      </w:r>
      <w:r w:rsidR="00320848" w:rsidRPr="00320848">
        <w:t>ats</w:t>
      </w:r>
      <w:bookmarkEnd w:id="13"/>
    </w:p>
    <w:p w14:paraId="0F717BC3" w14:textId="77777777" w:rsidR="00320848" w:rsidRDefault="00320848" w:rsidP="00320848">
      <w:pPr>
        <w:rPr>
          <w:rFonts w:cs="Courier New"/>
          <w:szCs w:val="24"/>
        </w:rPr>
      </w:pPr>
      <w:r>
        <w:rPr>
          <w:rFonts w:cs="Courier New"/>
          <w:szCs w:val="24"/>
        </w:rPr>
        <w:t>One of the key elements of the keto diet is that it focuses on high fat consumption. However, it’s important to know that you can’t just increase your overall fat intake, instead you need to focus on the right type of fats.</w:t>
      </w:r>
    </w:p>
    <w:p w14:paraId="0FA5AE5A" w14:textId="77777777" w:rsidR="00320848" w:rsidRDefault="00320848" w:rsidP="00320848">
      <w:pPr>
        <w:rPr>
          <w:rFonts w:cs="Courier New"/>
          <w:szCs w:val="24"/>
        </w:rPr>
      </w:pPr>
      <w:r>
        <w:rPr>
          <w:rFonts w:cs="Courier New"/>
          <w:szCs w:val="24"/>
        </w:rPr>
        <w:t>You shouldn’t be using vegetable oil or consuming processed fats. The types of fat you should be concentrating on include monosaturated, polyunsaturated and saturated fats. These can be found in foods such as fish, eggs, avocados and butter.</w:t>
      </w:r>
    </w:p>
    <w:p w14:paraId="3F8948DF" w14:textId="77777777" w:rsidR="00443B5C" w:rsidRDefault="00443B5C" w:rsidP="00320848">
      <w:pPr>
        <w:rPr>
          <w:rFonts w:cs="Courier New"/>
          <w:szCs w:val="24"/>
        </w:rPr>
      </w:pPr>
    </w:p>
    <w:p w14:paraId="7A827B0F" w14:textId="68BB509A" w:rsidR="00443B5C" w:rsidRDefault="00443B5C" w:rsidP="00306D76">
      <w:pPr>
        <w:jc w:val="center"/>
        <w:rPr>
          <w:rFonts w:cs="Courier New"/>
          <w:szCs w:val="24"/>
        </w:rPr>
      </w:pPr>
      <w:r>
        <w:rPr>
          <w:rFonts w:cs="Courier New"/>
          <w:noProof/>
          <w:szCs w:val="24"/>
        </w:rPr>
        <w:drawing>
          <wp:inline distT="0" distB="0" distL="0" distR="0" wp14:anchorId="751005B9" wp14:editId="31290CD3">
            <wp:extent cx="5785485" cy="3855483"/>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ood-3223286_128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06168" cy="3869266"/>
                    </a:xfrm>
                    <a:prstGeom prst="rect">
                      <a:avLst/>
                    </a:prstGeom>
                  </pic:spPr>
                </pic:pic>
              </a:graphicData>
            </a:graphic>
          </wp:inline>
        </w:drawing>
      </w:r>
    </w:p>
    <w:p w14:paraId="3155EB9C" w14:textId="77777777" w:rsidR="00443B5C" w:rsidRDefault="00443B5C" w:rsidP="00320848">
      <w:pPr>
        <w:rPr>
          <w:rFonts w:cs="Courier New"/>
          <w:b/>
          <w:szCs w:val="24"/>
        </w:rPr>
      </w:pPr>
    </w:p>
    <w:p w14:paraId="621E633F" w14:textId="7DD97BC9" w:rsidR="00320848" w:rsidRPr="00320848" w:rsidRDefault="00443B5C" w:rsidP="00443B5C">
      <w:pPr>
        <w:pStyle w:val="Heading2"/>
      </w:pPr>
      <w:bookmarkStart w:id="14" w:name="_Toc17700641"/>
      <w:r>
        <w:t>Not Drinking Enough W</w:t>
      </w:r>
      <w:r w:rsidR="00320848" w:rsidRPr="00320848">
        <w:t>ater</w:t>
      </w:r>
      <w:bookmarkEnd w:id="14"/>
    </w:p>
    <w:p w14:paraId="42D25CB3" w14:textId="77777777" w:rsidR="00320848" w:rsidRDefault="00320848" w:rsidP="00320848">
      <w:pPr>
        <w:rPr>
          <w:rFonts w:cs="Courier New"/>
          <w:szCs w:val="24"/>
        </w:rPr>
      </w:pPr>
      <w:r>
        <w:rPr>
          <w:rFonts w:cs="Courier New"/>
          <w:szCs w:val="24"/>
        </w:rPr>
        <w:t>It’s really important to keep hydrated on the keto diet. This is because you’ll be losing a lot of fluids as well as electrolytes. So, it’s crucial to keep your water levels topped up.</w:t>
      </w:r>
    </w:p>
    <w:p w14:paraId="6FA39224" w14:textId="77777777" w:rsidR="00326EDA" w:rsidRDefault="00326EDA">
      <w:pPr>
        <w:rPr>
          <w:rFonts w:cs="Courier New"/>
          <w:szCs w:val="24"/>
        </w:rPr>
      </w:pPr>
      <w:r>
        <w:rPr>
          <w:rFonts w:cs="Courier New"/>
          <w:szCs w:val="24"/>
        </w:rPr>
        <w:br w:type="page"/>
      </w:r>
    </w:p>
    <w:p w14:paraId="1B3B1FB0" w14:textId="0EDDD791" w:rsidR="00320848" w:rsidRDefault="00320848" w:rsidP="00320848">
      <w:pPr>
        <w:rPr>
          <w:rFonts w:cs="Courier New"/>
          <w:szCs w:val="24"/>
        </w:rPr>
      </w:pPr>
      <w:r>
        <w:rPr>
          <w:rFonts w:cs="Courier New"/>
          <w:szCs w:val="24"/>
        </w:rPr>
        <w:lastRenderedPageBreak/>
        <w:t xml:space="preserve">It’s actually recommended you should drink around a gallon of water each day. It may sound a lot, but it’s essential to ensure your organs are functioning correctly. </w:t>
      </w:r>
    </w:p>
    <w:p w14:paraId="75F12411" w14:textId="77777777" w:rsidR="00443B5C" w:rsidRDefault="00443B5C" w:rsidP="00320848">
      <w:pPr>
        <w:rPr>
          <w:rFonts w:cs="Courier New"/>
          <w:szCs w:val="24"/>
        </w:rPr>
      </w:pPr>
    </w:p>
    <w:p w14:paraId="5B7FFA88" w14:textId="41731378" w:rsidR="00443B5C" w:rsidRDefault="00443B5C" w:rsidP="00320848">
      <w:pPr>
        <w:rPr>
          <w:rFonts w:cs="Courier New"/>
          <w:szCs w:val="24"/>
        </w:rPr>
      </w:pPr>
      <w:r>
        <w:rPr>
          <w:rFonts w:cs="Courier New"/>
          <w:noProof/>
          <w:szCs w:val="24"/>
        </w:rPr>
        <w:drawing>
          <wp:inline distT="0" distB="0" distL="0" distR="0" wp14:anchorId="76BEB071" wp14:editId="365A53F0">
            <wp:extent cx="5052442" cy="3366978"/>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ineral-water-1532300_128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8051" cy="3370716"/>
                    </a:xfrm>
                    <a:prstGeom prst="rect">
                      <a:avLst/>
                    </a:prstGeom>
                  </pic:spPr>
                </pic:pic>
              </a:graphicData>
            </a:graphic>
          </wp:inline>
        </w:drawing>
      </w:r>
    </w:p>
    <w:p w14:paraId="370A24A6" w14:textId="77777777" w:rsidR="00443B5C" w:rsidRDefault="00443B5C" w:rsidP="00320848">
      <w:pPr>
        <w:rPr>
          <w:rFonts w:cs="Courier New"/>
          <w:szCs w:val="24"/>
        </w:rPr>
      </w:pPr>
    </w:p>
    <w:p w14:paraId="4E517D27" w14:textId="77777777" w:rsidR="001D44A2" w:rsidRDefault="001D44A2" w:rsidP="00443B5C">
      <w:pPr>
        <w:pStyle w:val="Heading2"/>
      </w:pPr>
    </w:p>
    <w:p w14:paraId="463B628D" w14:textId="3275B983" w:rsidR="00320848" w:rsidRDefault="00320848" w:rsidP="00443B5C">
      <w:pPr>
        <w:pStyle w:val="Heading2"/>
      </w:pPr>
      <w:bookmarkStart w:id="15" w:name="_Toc17700642"/>
      <w:r w:rsidRPr="00320848">
        <w:t>Failing to get enough sleep</w:t>
      </w:r>
      <w:bookmarkEnd w:id="15"/>
    </w:p>
    <w:p w14:paraId="695AA078" w14:textId="77777777" w:rsidR="00326EDA" w:rsidRPr="00326EDA" w:rsidRDefault="00326EDA" w:rsidP="00326EDA"/>
    <w:p w14:paraId="6F409D3A" w14:textId="77777777" w:rsidR="00320848" w:rsidRDefault="00320848" w:rsidP="00320848">
      <w:pPr>
        <w:rPr>
          <w:rFonts w:cs="Courier New"/>
          <w:szCs w:val="24"/>
        </w:rPr>
      </w:pPr>
      <w:r>
        <w:rPr>
          <w:rFonts w:cs="Courier New"/>
          <w:szCs w:val="24"/>
        </w:rPr>
        <w:t>When you’re starting out on the keto diet, once the body starts to go into ketosis, it can start to cause temporary sleep issues. This means you’re going to need to ensure you come up with ways to make sure you’re getting enough sleep.</w:t>
      </w:r>
    </w:p>
    <w:p w14:paraId="1214E00D" w14:textId="0197AA87" w:rsidR="001D44A2" w:rsidRDefault="00320848" w:rsidP="001D44A2">
      <w:pPr>
        <w:rPr>
          <w:rFonts w:cs="Courier New"/>
          <w:szCs w:val="24"/>
        </w:rPr>
      </w:pPr>
      <w:r>
        <w:rPr>
          <w:rFonts w:cs="Courier New"/>
          <w:szCs w:val="24"/>
        </w:rPr>
        <w:t xml:space="preserve">Just like water, your organs need you to get enough sleep for them to work properly. You’ll also need enough sleep to be able to handle the potential side effects of the diet. </w:t>
      </w:r>
    </w:p>
    <w:p w14:paraId="58817C98" w14:textId="2B590B57" w:rsidR="00320848" w:rsidRPr="001D44A2" w:rsidRDefault="00320848" w:rsidP="001D44A2">
      <w:pPr>
        <w:pStyle w:val="Heading2"/>
        <w:rPr>
          <w:rFonts w:cs="Courier New"/>
          <w:szCs w:val="24"/>
        </w:rPr>
      </w:pPr>
      <w:bookmarkStart w:id="16" w:name="_Toc17700643"/>
      <w:r w:rsidRPr="00320848">
        <w:t xml:space="preserve">Eating </w:t>
      </w:r>
      <w:r w:rsidR="00B75229">
        <w:t>T</w:t>
      </w:r>
      <w:r w:rsidRPr="00320848">
        <w:t xml:space="preserve">he </w:t>
      </w:r>
      <w:r w:rsidR="00B75229">
        <w:t>S</w:t>
      </w:r>
      <w:r w:rsidRPr="00320848">
        <w:t xml:space="preserve">ame </w:t>
      </w:r>
      <w:r w:rsidR="00B75229">
        <w:t>F</w:t>
      </w:r>
      <w:r w:rsidRPr="00320848">
        <w:t xml:space="preserve">oods </w:t>
      </w:r>
      <w:r w:rsidR="00B75229">
        <w:t>C</w:t>
      </w:r>
      <w:r w:rsidRPr="00320848">
        <w:t>onsistently</w:t>
      </w:r>
      <w:bookmarkEnd w:id="16"/>
    </w:p>
    <w:p w14:paraId="08BF296D" w14:textId="77777777" w:rsidR="00326EDA" w:rsidRDefault="00326EDA" w:rsidP="00320848">
      <w:pPr>
        <w:rPr>
          <w:rFonts w:cs="Courier New"/>
          <w:szCs w:val="24"/>
        </w:rPr>
      </w:pPr>
    </w:p>
    <w:p w14:paraId="7A95AAE2" w14:textId="1753E685" w:rsidR="00320848" w:rsidRDefault="00320848" w:rsidP="00320848">
      <w:pPr>
        <w:rPr>
          <w:rFonts w:cs="Courier New"/>
          <w:szCs w:val="24"/>
        </w:rPr>
      </w:pPr>
      <w:r>
        <w:rPr>
          <w:rFonts w:cs="Courier New"/>
          <w:szCs w:val="24"/>
        </w:rPr>
        <w:t>Finally, another mistake you can make is to constantly eat the same things. Not only does this become boring very quickly, but it also means you might not be getting the right amount of nutrients from the diet.</w:t>
      </w:r>
    </w:p>
    <w:p w14:paraId="38E6CCA8" w14:textId="7B607F91" w:rsidR="00443B5C" w:rsidRDefault="00320848" w:rsidP="00320848">
      <w:pPr>
        <w:rPr>
          <w:rFonts w:cs="Courier New"/>
          <w:szCs w:val="24"/>
        </w:rPr>
      </w:pPr>
      <w:r>
        <w:rPr>
          <w:rFonts w:cs="Courier New"/>
          <w:szCs w:val="24"/>
        </w:rPr>
        <w:lastRenderedPageBreak/>
        <w:t>It’s important to keep the keto diet as varied as possible. So, you’ll want to research as many keto recipes as you can before getting started.</w:t>
      </w:r>
    </w:p>
    <w:p w14:paraId="3C3119CF" w14:textId="266791D1" w:rsidR="00B75229" w:rsidRDefault="00B75229" w:rsidP="00320848">
      <w:pPr>
        <w:rPr>
          <w:rFonts w:cs="Courier New"/>
          <w:szCs w:val="24"/>
        </w:rPr>
      </w:pPr>
      <w:r>
        <w:rPr>
          <w:rFonts w:cs="Courier New"/>
          <w:noProof/>
          <w:szCs w:val="24"/>
        </w:rPr>
        <w:drawing>
          <wp:inline distT="0" distB="0" distL="0" distR="0" wp14:anchorId="6E51B5C5" wp14:editId="50BAAB48">
            <wp:extent cx="5943600" cy="3961130"/>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hish-kebab-417994_1280.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4840DCB9" w14:textId="77777777" w:rsidR="00326EDA" w:rsidRDefault="00326EDA" w:rsidP="00326EDA">
      <w:pPr>
        <w:rPr>
          <w:rFonts w:cs="Courier New"/>
          <w:szCs w:val="24"/>
        </w:rPr>
      </w:pPr>
      <w:r>
        <w:rPr>
          <w:rFonts w:cs="Courier New"/>
          <w:szCs w:val="24"/>
        </w:rPr>
        <w:t xml:space="preserve">These are just some of the top mistakes you can make when trying out the keto diet. As with everything, the more research you do and the more prepared you are, the easier you’ll find the keto diet to stick to.  </w:t>
      </w:r>
    </w:p>
    <w:p w14:paraId="21B38A31" w14:textId="6BCC3E80" w:rsidR="00443B5C" w:rsidRDefault="00443B5C" w:rsidP="00320848">
      <w:pPr>
        <w:rPr>
          <w:rFonts w:cs="Courier New"/>
          <w:szCs w:val="24"/>
        </w:rPr>
      </w:pPr>
    </w:p>
    <w:p w14:paraId="22081EE3" w14:textId="77777777" w:rsidR="00320848" w:rsidRDefault="00320848">
      <w:r>
        <w:br w:type="page"/>
      </w:r>
    </w:p>
    <w:p w14:paraId="2C95A523" w14:textId="61CCF453" w:rsidR="00320848" w:rsidRPr="00326EDA" w:rsidRDefault="00320848" w:rsidP="00320848">
      <w:pPr>
        <w:pStyle w:val="Heading1"/>
      </w:pPr>
      <w:bookmarkStart w:id="17" w:name="_Toc17700644"/>
      <w:r w:rsidRPr="00326EDA">
        <w:lastRenderedPageBreak/>
        <w:t>How to Ensur</w:t>
      </w:r>
      <w:r w:rsidR="00B75229" w:rsidRPr="00326EDA">
        <w:t>e You Get Enough Protein on A</w:t>
      </w:r>
      <w:r w:rsidRPr="00326EDA">
        <w:t xml:space="preserve"> Ket</w:t>
      </w:r>
      <w:r w:rsidR="00B75229" w:rsidRPr="00326EDA">
        <w:t>o</w:t>
      </w:r>
      <w:r w:rsidRPr="00326EDA">
        <w:t xml:space="preserve"> Diet</w:t>
      </w:r>
      <w:bookmarkEnd w:id="17"/>
    </w:p>
    <w:p w14:paraId="03ECF750" w14:textId="77777777" w:rsidR="00320848" w:rsidRPr="00320848" w:rsidRDefault="00320848" w:rsidP="00320848"/>
    <w:p w14:paraId="34D86DC0" w14:textId="77777777" w:rsidR="00320848" w:rsidRDefault="00320848" w:rsidP="00320848">
      <w:pPr>
        <w:rPr>
          <w:rFonts w:cs="Courier New"/>
          <w:szCs w:val="24"/>
        </w:rPr>
      </w:pPr>
      <w:r>
        <w:rPr>
          <w:rFonts w:cs="Courier New"/>
          <w:szCs w:val="24"/>
        </w:rPr>
        <w:t xml:space="preserve">Like any diet, the keto diet does present some challenges. As you’ll be strictly limiting certain foods, you’re going to need to ensure you’re getting enough replacement nutrients. </w:t>
      </w:r>
    </w:p>
    <w:p w14:paraId="6DF72AFD" w14:textId="77777777" w:rsidR="00320848" w:rsidRDefault="00320848" w:rsidP="00320848">
      <w:pPr>
        <w:rPr>
          <w:rFonts w:cs="Courier New"/>
          <w:szCs w:val="24"/>
        </w:rPr>
      </w:pPr>
      <w:r>
        <w:rPr>
          <w:rFonts w:cs="Courier New"/>
          <w:szCs w:val="24"/>
        </w:rPr>
        <w:t xml:space="preserve">One thing you will need to pay attention to is the amount of protein you’re consuming. You want to ensure you’re eating enough, but not too much. It’s also important to ensure you’re eating the right types of protein. </w:t>
      </w:r>
    </w:p>
    <w:p w14:paraId="0EC60DD7" w14:textId="400AE020" w:rsidR="00B75229" w:rsidRDefault="00320848" w:rsidP="00320848">
      <w:pPr>
        <w:rPr>
          <w:rFonts w:cs="Courier New"/>
          <w:szCs w:val="24"/>
        </w:rPr>
      </w:pPr>
      <w:r>
        <w:rPr>
          <w:rFonts w:cs="Courier New"/>
          <w:szCs w:val="24"/>
        </w:rPr>
        <w:t xml:space="preserve">To help, here you’ll discover how to ensure you get enough protein on a keto diet. </w:t>
      </w:r>
    </w:p>
    <w:p w14:paraId="118FBBE6" w14:textId="57854372" w:rsidR="00326EDA" w:rsidRDefault="00B75229" w:rsidP="00326EDA">
      <w:pPr>
        <w:pStyle w:val="Heading2"/>
      </w:pPr>
      <w:bookmarkStart w:id="18" w:name="_Toc17700645"/>
      <w:r>
        <w:t>Understand How Much Protein You N</w:t>
      </w:r>
      <w:r w:rsidR="00320848" w:rsidRPr="00320848">
        <w:t>eed</w:t>
      </w:r>
      <w:bookmarkEnd w:id="18"/>
    </w:p>
    <w:p w14:paraId="2E794F8C" w14:textId="77777777" w:rsidR="00326EDA" w:rsidRPr="00326EDA" w:rsidRDefault="00326EDA" w:rsidP="00326EDA"/>
    <w:p w14:paraId="4215C18E" w14:textId="77777777" w:rsidR="00320848" w:rsidRDefault="00320848" w:rsidP="00320848">
      <w:pPr>
        <w:rPr>
          <w:rFonts w:cs="Courier New"/>
          <w:szCs w:val="24"/>
        </w:rPr>
      </w:pPr>
      <w:r>
        <w:rPr>
          <w:rFonts w:cs="Courier New"/>
          <w:szCs w:val="24"/>
        </w:rPr>
        <w:t xml:space="preserve">Each person needs a different level of protein to stay in optimum health. It all depends upon how active you are and what your body weight is. As a general rule, the more active you are, the more protein you’re going to need. </w:t>
      </w:r>
    </w:p>
    <w:p w14:paraId="57AF3056" w14:textId="77777777" w:rsidR="00320848" w:rsidRDefault="00320848" w:rsidP="00320848">
      <w:pPr>
        <w:rPr>
          <w:rFonts w:cs="Courier New"/>
          <w:szCs w:val="24"/>
        </w:rPr>
      </w:pPr>
      <w:r>
        <w:rPr>
          <w:rFonts w:cs="Courier New"/>
          <w:szCs w:val="24"/>
        </w:rPr>
        <w:t xml:space="preserve">It helps to work out your protein requirements by taking your body weight and deducting body fat. There are online tools which can help you with this, or you can ask your doctor to measure you. </w:t>
      </w:r>
    </w:p>
    <w:p w14:paraId="7CF7FA84" w14:textId="77777777" w:rsidR="00326EDA" w:rsidRDefault="00320848" w:rsidP="00326EDA">
      <w:pPr>
        <w:rPr>
          <w:rFonts w:cs="Courier New"/>
          <w:szCs w:val="24"/>
        </w:rPr>
      </w:pPr>
      <w:r>
        <w:rPr>
          <w:rFonts w:cs="Courier New"/>
          <w:szCs w:val="24"/>
        </w:rPr>
        <w:t xml:space="preserve">If you have your weight in pounds, you just need to multiply it by either 0.6 or 1.0 to see the minimum and maximum amount of protein you should be eating in a day. </w:t>
      </w:r>
    </w:p>
    <w:p w14:paraId="4B749822" w14:textId="490C6E80" w:rsidR="00B75229" w:rsidRDefault="00B75229" w:rsidP="00326EDA">
      <w:pPr>
        <w:jc w:val="center"/>
        <w:rPr>
          <w:rFonts w:cs="Courier New"/>
          <w:szCs w:val="24"/>
        </w:rPr>
      </w:pPr>
      <w:r>
        <w:rPr>
          <w:rFonts w:cs="Courier New"/>
          <w:noProof/>
          <w:szCs w:val="24"/>
        </w:rPr>
        <w:drawing>
          <wp:inline distT="0" distB="0" distL="0" distR="0" wp14:anchorId="3C9D5CA9" wp14:editId="13F8C0E3">
            <wp:extent cx="3752850" cy="25011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gg-944495_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71098" cy="2513262"/>
                    </a:xfrm>
                    <a:prstGeom prst="rect">
                      <a:avLst/>
                    </a:prstGeom>
                  </pic:spPr>
                </pic:pic>
              </a:graphicData>
            </a:graphic>
          </wp:inline>
        </w:drawing>
      </w:r>
    </w:p>
    <w:p w14:paraId="48204603" w14:textId="189C763F" w:rsidR="00320848" w:rsidRPr="00320848" w:rsidRDefault="001D44A2" w:rsidP="001D44A2">
      <w:pPr>
        <w:pStyle w:val="Heading2"/>
      </w:pPr>
      <w:bookmarkStart w:id="19" w:name="_Toc17700646"/>
      <w:r>
        <w:lastRenderedPageBreak/>
        <w:t>Focus On Plant P</w:t>
      </w:r>
      <w:r w:rsidR="00320848" w:rsidRPr="00320848">
        <w:t>roteins</w:t>
      </w:r>
      <w:bookmarkEnd w:id="19"/>
    </w:p>
    <w:p w14:paraId="192AB5B0" w14:textId="77777777" w:rsidR="00320848" w:rsidRDefault="00320848" w:rsidP="00320848">
      <w:pPr>
        <w:rPr>
          <w:rFonts w:cs="Courier New"/>
          <w:szCs w:val="24"/>
        </w:rPr>
      </w:pPr>
      <w:r>
        <w:rPr>
          <w:rFonts w:cs="Courier New"/>
          <w:szCs w:val="24"/>
        </w:rPr>
        <w:t xml:space="preserve">It’s not just the amount of protein that’s important. You also need to consider the type of protein you’re eating. </w:t>
      </w:r>
    </w:p>
    <w:p w14:paraId="30618418" w14:textId="3594F447" w:rsidR="00306D76" w:rsidRDefault="00320848" w:rsidP="00320848">
      <w:pPr>
        <w:rPr>
          <w:rFonts w:cs="Courier New"/>
          <w:szCs w:val="24"/>
        </w:rPr>
      </w:pPr>
      <w:r>
        <w:rPr>
          <w:rFonts w:cs="Courier New"/>
          <w:szCs w:val="24"/>
        </w:rPr>
        <w:t xml:space="preserve">This is because, although meat is a surefire way to get all of the daily protein you need, it also contains high levels of saturated fats. Eating too much saturated fats can be detrimental to your health. So, instead you’ll want to try and focus on plant proteins. </w:t>
      </w:r>
    </w:p>
    <w:p w14:paraId="281562AA" w14:textId="77777777" w:rsidR="00306D76" w:rsidRDefault="00306D76" w:rsidP="00320848">
      <w:pPr>
        <w:rPr>
          <w:rFonts w:cs="Courier New"/>
          <w:szCs w:val="24"/>
        </w:rPr>
      </w:pPr>
    </w:p>
    <w:p w14:paraId="7418A79A" w14:textId="4602842B" w:rsidR="00B75229" w:rsidRDefault="00B75229" w:rsidP="00306D76">
      <w:pPr>
        <w:jc w:val="center"/>
        <w:rPr>
          <w:rFonts w:cs="Courier New"/>
          <w:szCs w:val="24"/>
        </w:rPr>
      </w:pPr>
      <w:r>
        <w:rPr>
          <w:rFonts w:cs="Courier New"/>
          <w:noProof/>
          <w:szCs w:val="24"/>
        </w:rPr>
        <w:drawing>
          <wp:inline distT="0" distB="0" distL="0" distR="0" wp14:anchorId="69954B72" wp14:editId="40DE9207">
            <wp:extent cx="5890260" cy="3313271"/>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zucchini-2340977_128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01499" cy="3319593"/>
                    </a:xfrm>
                    <a:prstGeom prst="rect">
                      <a:avLst/>
                    </a:prstGeom>
                  </pic:spPr>
                </pic:pic>
              </a:graphicData>
            </a:graphic>
          </wp:inline>
        </w:drawing>
      </w:r>
    </w:p>
    <w:p w14:paraId="6F821D78" w14:textId="77777777" w:rsidR="00B75229" w:rsidRDefault="00B75229" w:rsidP="00320848">
      <w:pPr>
        <w:rPr>
          <w:rFonts w:cs="Courier New"/>
          <w:szCs w:val="24"/>
        </w:rPr>
      </w:pPr>
    </w:p>
    <w:p w14:paraId="1AB41366" w14:textId="2E6C2A8D" w:rsidR="00320848" w:rsidRDefault="00320848" w:rsidP="00B75229">
      <w:pPr>
        <w:pStyle w:val="Heading2"/>
      </w:pPr>
      <w:bookmarkStart w:id="20" w:name="_Toc17700647"/>
      <w:r w:rsidRPr="00320848">
        <w:t xml:space="preserve">Space </w:t>
      </w:r>
      <w:r w:rsidR="00B75229">
        <w:t>Y</w:t>
      </w:r>
      <w:r w:rsidRPr="00320848">
        <w:t xml:space="preserve">our </w:t>
      </w:r>
      <w:r w:rsidR="00B75229">
        <w:t>P</w:t>
      </w:r>
      <w:r w:rsidRPr="00320848">
        <w:t xml:space="preserve">rotein </w:t>
      </w:r>
      <w:r w:rsidR="00B75229">
        <w:t>O</w:t>
      </w:r>
      <w:r w:rsidRPr="00320848">
        <w:t xml:space="preserve">ut </w:t>
      </w:r>
      <w:r w:rsidR="00B75229">
        <w:t>T</w:t>
      </w:r>
      <w:r w:rsidRPr="00320848">
        <w:t xml:space="preserve">hroughout </w:t>
      </w:r>
      <w:r w:rsidR="00B75229">
        <w:t>T</w:t>
      </w:r>
      <w:r w:rsidRPr="00320848">
        <w:t xml:space="preserve">he </w:t>
      </w:r>
      <w:r w:rsidR="00B75229">
        <w:t>D</w:t>
      </w:r>
      <w:r w:rsidRPr="00320848">
        <w:t>ay</w:t>
      </w:r>
      <w:bookmarkEnd w:id="20"/>
    </w:p>
    <w:p w14:paraId="06A92623" w14:textId="77777777" w:rsidR="00326EDA" w:rsidRPr="00326EDA" w:rsidRDefault="00326EDA" w:rsidP="00326EDA"/>
    <w:p w14:paraId="0958E40F" w14:textId="77777777" w:rsidR="00320848" w:rsidRDefault="00320848" w:rsidP="00320848">
      <w:pPr>
        <w:rPr>
          <w:rFonts w:cs="Courier New"/>
          <w:szCs w:val="24"/>
        </w:rPr>
      </w:pPr>
      <w:r>
        <w:rPr>
          <w:rFonts w:cs="Courier New"/>
          <w:szCs w:val="24"/>
        </w:rPr>
        <w:t>Rather than consuming all of your daily protein in one meal, it’s a much better idea to space it out throughout the day. This is because protein is consistently being remodeled and the body needs a regular supply to function correctly.</w:t>
      </w:r>
    </w:p>
    <w:p w14:paraId="111174EB" w14:textId="77777777" w:rsidR="00B75229" w:rsidRDefault="00B75229" w:rsidP="00B75229">
      <w:pPr>
        <w:pStyle w:val="Heading2"/>
      </w:pPr>
    </w:p>
    <w:p w14:paraId="65BF0D59" w14:textId="77777777" w:rsidR="00B75229" w:rsidRDefault="00B75229" w:rsidP="00B75229">
      <w:pPr>
        <w:pStyle w:val="Heading2"/>
      </w:pPr>
    </w:p>
    <w:p w14:paraId="6D6FEF17" w14:textId="77777777" w:rsidR="00B75229" w:rsidRDefault="00B75229" w:rsidP="00B75229">
      <w:pPr>
        <w:pStyle w:val="Heading2"/>
      </w:pPr>
    </w:p>
    <w:p w14:paraId="7A342470" w14:textId="77777777" w:rsidR="00B75229" w:rsidRDefault="00B75229" w:rsidP="00B75229">
      <w:pPr>
        <w:pStyle w:val="Heading2"/>
      </w:pPr>
    </w:p>
    <w:p w14:paraId="54EE1F88" w14:textId="77777777" w:rsidR="00B75229" w:rsidRDefault="00B75229" w:rsidP="00B75229"/>
    <w:p w14:paraId="3231C92D" w14:textId="7765A254" w:rsidR="00320848" w:rsidRPr="00320848" w:rsidRDefault="00B75229" w:rsidP="00B75229">
      <w:pPr>
        <w:pStyle w:val="Heading2"/>
      </w:pPr>
      <w:bookmarkStart w:id="21" w:name="_Toc17700648"/>
      <w:r>
        <w:lastRenderedPageBreak/>
        <w:t>Avoid S</w:t>
      </w:r>
      <w:r w:rsidR="00320848" w:rsidRPr="00320848">
        <w:t>upplements</w:t>
      </w:r>
      <w:bookmarkEnd w:id="21"/>
    </w:p>
    <w:p w14:paraId="093361D6" w14:textId="77777777" w:rsidR="00326EDA" w:rsidRDefault="00326EDA" w:rsidP="00320848">
      <w:pPr>
        <w:rPr>
          <w:rFonts w:cs="Courier New"/>
          <w:szCs w:val="24"/>
        </w:rPr>
      </w:pPr>
    </w:p>
    <w:p w14:paraId="3AFF7FE4" w14:textId="505287DF" w:rsidR="00320848" w:rsidRDefault="00320848" w:rsidP="00320848">
      <w:pPr>
        <w:rPr>
          <w:rFonts w:cs="Courier New"/>
          <w:szCs w:val="24"/>
        </w:rPr>
      </w:pPr>
      <w:r>
        <w:rPr>
          <w:rFonts w:cs="Courier New"/>
          <w:szCs w:val="24"/>
        </w:rPr>
        <w:t xml:space="preserve">Although some types of supplements are great on the keto diet, ideally, you’ll want to avoid protein supplements. Most people don’t need to take protein supplements as they get plenty from their keto diet. </w:t>
      </w:r>
    </w:p>
    <w:p w14:paraId="76DA1EAC" w14:textId="77777777" w:rsidR="00320848" w:rsidRDefault="00320848" w:rsidP="00320848">
      <w:pPr>
        <w:rPr>
          <w:rFonts w:cs="Courier New"/>
          <w:szCs w:val="24"/>
        </w:rPr>
      </w:pPr>
      <w:r>
        <w:rPr>
          <w:rFonts w:cs="Courier New"/>
          <w:szCs w:val="24"/>
        </w:rPr>
        <w:t>Consuming too much protein can increase the risk of kidney stones, as well as cause other nasty side effects. So, it’s best to avoid supplements if you want to reduce your chances of consuming too much protein.</w:t>
      </w:r>
    </w:p>
    <w:p w14:paraId="28D7AC50" w14:textId="77777777" w:rsidR="00320848" w:rsidRDefault="00320848" w:rsidP="00320848">
      <w:pPr>
        <w:rPr>
          <w:rFonts w:cs="Courier New"/>
          <w:szCs w:val="24"/>
        </w:rPr>
      </w:pPr>
      <w:r>
        <w:rPr>
          <w:rFonts w:cs="Courier New"/>
          <w:szCs w:val="24"/>
        </w:rPr>
        <w:t xml:space="preserve">The above are the basics to follow to ensure you’re getting enough protein on a keto diet. Just remember to be mindful of where you’re getting the protein from and that you aren’t eating too much.  </w:t>
      </w:r>
    </w:p>
    <w:p w14:paraId="7F57B45F" w14:textId="77777777" w:rsidR="00B75229" w:rsidRDefault="00B75229" w:rsidP="00320848">
      <w:pPr>
        <w:rPr>
          <w:rFonts w:cs="Courier New"/>
          <w:szCs w:val="24"/>
        </w:rPr>
      </w:pPr>
    </w:p>
    <w:p w14:paraId="77F05936" w14:textId="133D10D5" w:rsidR="00B75229" w:rsidRDefault="00B75229" w:rsidP="001D44A2">
      <w:pPr>
        <w:jc w:val="center"/>
        <w:rPr>
          <w:rFonts w:cs="Courier New"/>
          <w:szCs w:val="24"/>
        </w:rPr>
      </w:pPr>
    </w:p>
    <w:p w14:paraId="74FA4E67" w14:textId="77777777" w:rsidR="00320848" w:rsidRDefault="00320848">
      <w:r>
        <w:br w:type="page"/>
      </w:r>
    </w:p>
    <w:p w14:paraId="419EC159" w14:textId="77777777" w:rsidR="00320848" w:rsidRPr="00326EDA" w:rsidRDefault="00320848" w:rsidP="00320848">
      <w:pPr>
        <w:pStyle w:val="Heading1"/>
      </w:pPr>
      <w:bookmarkStart w:id="22" w:name="_Toc17700649"/>
      <w:r w:rsidRPr="00326EDA">
        <w:lastRenderedPageBreak/>
        <w:t>How to Get Started</w:t>
      </w:r>
      <w:bookmarkEnd w:id="22"/>
    </w:p>
    <w:p w14:paraId="026C5DF6" w14:textId="77777777" w:rsidR="00320848" w:rsidRPr="00320848" w:rsidRDefault="00320848" w:rsidP="00320848"/>
    <w:p w14:paraId="125D45B1" w14:textId="77777777" w:rsidR="00320848" w:rsidRDefault="00320848" w:rsidP="00320848">
      <w:pPr>
        <w:rPr>
          <w:rFonts w:cs="Courier New"/>
          <w:szCs w:val="24"/>
        </w:rPr>
      </w:pPr>
      <w:r>
        <w:rPr>
          <w:rFonts w:cs="Courier New"/>
          <w:szCs w:val="24"/>
        </w:rPr>
        <w:t>If you want to give the keto diet a try, it’s worth taking a little time to plan ahead. You’ve already learnt about what the diet is, the benefits it can deliver and some mistakes you’ll want to avoid. The question now is, how do you actually get started?</w:t>
      </w:r>
    </w:p>
    <w:p w14:paraId="010F6924" w14:textId="77777777" w:rsidR="00B75229" w:rsidRDefault="00B75229" w:rsidP="00320848">
      <w:pPr>
        <w:rPr>
          <w:rFonts w:cs="Courier New"/>
          <w:szCs w:val="24"/>
        </w:rPr>
      </w:pPr>
    </w:p>
    <w:p w14:paraId="43B1299A" w14:textId="56200B0B" w:rsidR="00B75229" w:rsidRDefault="00B75229" w:rsidP="00320848">
      <w:pPr>
        <w:rPr>
          <w:rFonts w:cs="Courier New"/>
          <w:szCs w:val="24"/>
        </w:rPr>
      </w:pPr>
      <w:r>
        <w:rPr>
          <w:rFonts w:cs="Courier New"/>
          <w:noProof/>
          <w:szCs w:val="24"/>
        </w:rPr>
        <w:drawing>
          <wp:inline distT="0" distB="0" distL="0" distR="0" wp14:anchorId="26547E8A" wp14:editId="52A43844">
            <wp:extent cx="5467530" cy="3867040"/>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tting_started_128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84168" cy="3878808"/>
                    </a:xfrm>
                    <a:prstGeom prst="rect">
                      <a:avLst/>
                    </a:prstGeom>
                  </pic:spPr>
                </pic:pic>
              </a:graphicData>
            </a:graphic>
          </wp:inline>
        </w:drawing>
      </w:r>
    </w:p>
    <w:p w14:paraId="3AC94B86" w14:textId="77777777" w:rsidR="00326EDA" w:rsidRDefault="00326EDA" w:rsidP="00326EDA">
      <w:pPr>
        <w:rPr>
          <w:rFonts w:cs="Courier New"/>
          <w:szCs w:val="24"/>
        </w:rPr>
      </w:pPr>
      <w:r>
        <w:rPr>
          <w:rFonts w:cs="Courier New"/>
          <w:szCs w:val="24"/>
        </w:rPr>
        <w:t>Here, you’ll discover the best ways to get started on the keto diet for maximum success.</w:t>
      </w:r>
    </w:p>
    <w:p w14:paraId="0C9F61E3" w14:textId="753CBE68" w:rsidR="00320848" w:rsidRPr="00320848" w:rsidRDefault="00320848" w:rsidP="00306D76">
      <w:pPr>
        <w:pStyle w:val="Heading2"/>
      </w:pPr>
      <w:bookmarkStart w:id="23" w:name="_Toc17700650"/>
      <w:r w:rsidRPr="00320848">
        <w:t xml:space="preserve">Know </w:t>
      </w:r>
      <w:r w:rsidR="00B75229">
        <w:t>W</w:t>
      </w:r>
      <w:r w:rsidRPr="00320848">
        <w:t xml:space="preserve">hat </w:t>
      </w:r>
      <w:r w:rsidR="00B75229">
        <w:t>Y</w:t>
      </w:r>
      <w:r w:rsidRPr="00320848">
        <w:t xml:space="preserve">ou </w:t>
      </w:r>
      <w:r w:rsidR="00B75229">
        <w:t>C</w:t>
      </w:r>
      <w:r w:rsidRPr="00320848">
        <w:t xml:space="preserve">an and </w:t>
      </w:r>
      <w:r w:rsidR="00B75229">
        <w:t>C</w:t>
      </w:r>
      <w:r w:rsidRPr="00320848">
        <w:t xml:space="preserve">annot </w:t>
      </w:r>
      <w:r w:rsidR="00B75229">
        <w:t>E</w:t>
      </w:r>
      <w:r w:rsidRPr="00320848">
        <w:t>at</w:t>
      </w:r>
      <w:bookmarkEnd w:id="23"/>
    </w:p>
    <w:p w14:paraId="597AEE92" w14:textId="77777777" w:rsidR="00320848" w:rsidRDefault="00320848" w:rsidP="00320848">
      <w:pPr>
        <w:rPr>
          <w:rFonts w:cs="Courier New"/>
          <w:szCs w:val="24"/>
        </w:rPr>
      </w:pPr>
      <w:r>
        <w:rPr>
          <w:rFonts w:cs="Courier New"/>
          <w:szCs w:val="24"/>
        </w:rPr>
        <w:t>Before jumping in to the keto diet, you’re going to need to make sure you know what you can and cannot eat. So, it’s a good idea to have a little list available for you to refer to.</w:t>
      </w:r>
    </w:p>
    <w:p w14:paraId="1D837439" w14:textId="77777777" w:rsidR="00326EDA" w:rsidRDefault="00326EDA">
      <w:pPr>
        <w:rPr>
          <w:rFonts w:cs="Courier New"/>
          <w:szCs w:val="24"/>
        </w:rPr>
      </w:pPr>
      <w:r>
        <w:rPr>
          <w:rFonts w:cs="Courier New"/>
          <w:szCs w:val="24"/>
        </w:rPr>
        <w:br w:type="page"/>
      </w:r>
    </w:p>
    <w:p w14:paraId="5C1F3E37" w14:textId="02915C02" w:rsidR="00320848" w:rsidRDefault="00320848" w:rsidP="00320848">
      <w:pPr>
        <w:rPr>
          <w:rFonts w:cs="Courier New"/>
          <w:szCs w:val="24"/>
        </w:rPr>
      </w:pPr>
      <w:r>
        <w:rPr>
          <w:rFonts w:cs="Courier New"/>
          <w:szCs w:val="24"/>
        </w:rPr>
        <w:lastRenderedPageBreak/>
        <w:t xml:space="preserve">The basis of the diet is to make sure you’re consuming low-carb foods which are high in natural fats. These include eggs, fish, vegetables and olive oil. However, you’ll want to avoid root vegetables as these tend to have a lot of carbs. </w:t>
      </w:r>
    </w:p>
    <w:p w14:paraId="35A2A264" w14:textId="77777777" w:rsidR="00320848" w:rsidRDefault="00320848" w:rsidP="00320848">
      <w:pPr>
        <w:rPr>
          <w:rFonts w:cs="Courier New"/>
          <w:szCs w:val="24"/>
        </w:rPr>
      </w:pPr>
      <w:r>
        <w:rPr>
          <w:rFonts w:cs="Courier New"/>
          <w:szCs w:val="24"/>
        </w:rPr>
        <w:t xml:space="preserve">Other foods you’ll need to avoid include fruit, bread, pasta, chocolate, soda, alcohol and candy. It’s useful to look up keto recipes to get an idea of what you can eat to keep the diet varied.  </w:t>
      </w:r>
    </w:p>
    <w:p w14:paraId="10190E06" w14:textId="07AF1EA4" w:rsidR="00306D76" w:rsidRDefault="00306D76" w:rsidP="00306D76">
      <w:pPr>
        <w:jc w:val="center"/>
        <w:rPr>
          <w:rFonts w:cs="Courier New"/>
          <w:szCs w:val="24"/>
        </w:rPr>
      </w:pPr>
      <w:r>
        <w:rPr>
          <w:rFonts w:cs="Courier New"/>
          <w:noProof/>
          <w:szCs w:val="24"/>
        </w:rPr>
        <w:drawing>
          <wp:inline distT="0" distB="0" distL="0" distR="0" wp14:anchorId="643722B6" wp14:editId="270E6EF9">
            <wp:extent cx="3009900" cy="3009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no_1280.png"/>
                    <pic:cNvPicPr/>
                  </pic:nvPicPr>
                  <pic:blipFill>
                    <a:blip r:embed="rId22">
                      <a:extLst>
                        <a:ext uri="{28A0092B-C50C-407E-A947-70E740481C1C}">
                          <a14:useLocalDpi xmlns:a14="http://schemas.microsoft.com/office/drawing/2010/main" val="0"/>
                        </a:ext>
                      </a:extLst>
                    </a:blip>
                    <a:stretch>
                      <a:fillRect/>
                    </a:stretch>
                  </pic:blipFill>
                  <pic:spPr>
                    <a:xfrm>
                      <a:off x="0" y="0"/>
                      <a:ext cx="3009900" cy="3009900"/>
                    </a:xfrm>
                    <a:prstGeom prst="rect">
                      <a:avLst/>
                    </a:prstGeom>
                  </pic:spPr>
                </pic:pic>
              </a:graphicData>
            </a:graphic>
          </wp:inline>
        </w:drawing>
      </w:r>
    </w:p>
    <w:p w14:paraId="108BB360" w14:textId="77777777" w:rsidR="00326EDA" w:rsidRDefault="00326EDA" w:rsidP="00306D76">
      <w:pPr>
        <w:pStyle w:val="Heading2"/>
      </w:pPr>
    </w:p>
    <w:p w14:paraId="3B3CAB13" w14:textId="5A6D199A" w:rsidR="00320848" w:rsidRDefault="00B75229" w:rsidP="00306D76">
      <w:pPr>
        <w:pStyle w:val="Heading2"/>
      </w:pPr>
      <w:bookmarkStart w:id="24" w:name="_Toc17700651"/>
      <w:r>
        <w:t>Prepare For C</w:t>
      </w:r>
      <w:r w:rsidR="00320848" w:rsidRPr="00320848">
        <w:t xml:space="preserve">arb </w:t>
      </w:r>
      <w:r>
        <w:t>F</w:t>
      </w:r>
      <w:r w:rsidR="00320848" w:rsidRPr="00320848">
        <w:t>lu</w:t>
      </w:r>
      <w:bookmarkEnd w:id="24"/>
    </w:p>
    <w:p w14:paraId="267C1DD6" w14:textId="77777777" w:rsidR="00326EDA" w:rsidRPr="00326EDA" w:rsidRDefault="00326EDA" w:rsidP="00326EDA"/>
    <w:p w14:paraId="217BBC17" w14:textId="77777777" w:rsidR="00320848" w:rsidRDefault="00320848" w:rsidP="00320848">
      <w:pPr>
        <w:rPr>
          <w:rFonts w:cs="Courier New"/>
          <w:szCs w:val="24"/>
        </w:rPr>
      </w:pPr>
      <w:r>
        <w:rPr>
          <w:rFonts w:cs="Courier New"/>
          <w:szCs w:val="24"/>
        </w:rPr>
        <w:t xml:space="preserve">As with a lot of diets, the keto diet can leave you with some nasty side effects. One of the hardest to get through is carb flu. This occurs because your body isn’t used to consuming less carbs. So, you go through a withdrawal period which can be pretty tough to deal with. </w:t>
      </w:r>
    </w:p>
    <w:p w14:paraId="22EB7D13" w14:textId="77777777" w:rsidR="00320848" w:rsidRDefault="00320848" w:rsidP="00320848">
      <w:pPr>
        <w:rPr>
          <w:rFonts w:cs="Courier New"/>
          <w:szCs w:val="24"/>
        </w:rPr>
      </w:pPr>
      <w:r>
        <w:rPr>
          <w:rFonts w:cs="Courier New"/>
          <w:szCs w:val="24"/>
        </w:rPr>
        <w:t xml:space="preserve">With carb flu, you’ll typically feel more tired, you’ll have sugar cravings, dizziness, irritability, difficulty focusing and falling asleep, and you may feel nauseous too. While it may only last for up to a week, it’s still worth being prepared. </w:t>
      </w:r>
    </w:p>
    <w:p w14:paraId="5F213F01" w14:textId="77777777" w:rsidR="00326EDA" w:rsidRDefault="00326EDA">
      <w:pPr>
        <w:rPr>
          <w:rFonts w:cs="Courier New"/>
          <w:szCs w:val="24"/>
        </w:rPr>
      </w:pPr>
      <w:r>
        <w:rPr>
          <w:rFonts w:cs="Courier New"/>
          <w:szCs w:val="24"/>
        </w:rPr>
        <w:br w:type="page"/>
      </w:r>
    </w:p>
    <w:p w14:paraId="3F29F6A7" w14:textId="570E6ABA" w:rsidR="00320848" w:rsidRDefault="00320848" w:rsidP="00320848">
      <w:pPr>
        <w:rPr>
          <w:rFonts w:cs="Courier New"/>
          <w:szCs w:val="24"/>
        </w:rPr>
      </w:pPr>
      <w:r>
        <w:rPr>
          <w:rFonts w:cs="Courier New"/>
          <w:szCs w:val="24"/>
        </w:rPr>
        <w:lastRenderedPageBreak/>
        <w:t xml:space="preserve">You should increase the amount of fats you consume, include more salt in your diet, drink plenty of water and eat more calories to minimize the symptoms. </w:t>
      </w:r>
    </w:p>
    <w:p w14:paraId="4F7F2B48" w14:textId="77777777" w:rsidR="00306D76" w:rsidRDefault="00306D76" w:rsidP="00320848">
      <w:pPr>
        <w:rPr>
          <w:rFonts w:cs="Courier New"/>
          <w:szCs w:val="24"/>
        </w:rPr>
      </w:pPr>
    </w:p>
    <w:p w14:paraId="2E57ADDD" w14:textId="79FA1A46" w:rsidR="00306D76" w:rsidRDefault="00306D76" w:rsidP="00320848">
      <w:pPr>
        <w:rPr>
          <w:rFonts w:cs="Courier New"/>
          <w:szCs w:val="24"/>
        </w:rPr>
      </w:pPr>
      <w:r>
        <w:rPr>
          <w:rFonts w:cs="Courier New"/>
          <w:noProof/>
          <w:szCs w:val="24"/>
        </w:rPr>
        <w:drawing>
          <wp:inline distT="0" distB="0" distL="0" distR="0" wp14:anchorId="0ACEE9A4" wp14:editId="7B323098">
            <wp:extent cx="5420996" cy="4015550"/>
            <wp:effectExtent l="0" t="0" r="8255"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arb_flu_128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42300" cy="4031331"/>
                    </a:xfrm>
                    <a:prstGeom prst="rect">
                      <a:avLst/>
                    </a:prstGeom>
                  </pic:spPr>
                </pic:pic>
              </a:graphicData>
            </a:graphic>
          </wp:inline>
        </w:drawing>
      </w:r>
    </w:p>
    <w:p w14:paraId="234B4746" w14:textId="77777777" w:rsidR="00B75229" w:rsidRDefault="00B75229" w:rsidP="00320848">
      <w:pPr>
        <w:rPr>
          <w:rFonts w:cs="Courier New"/>
          <w:b/>
          <w:szCs w:val="24"/>
        </w:rPr>
      </w:pPr>
    </w:p>
    <w:p w14:paraId="19FA0F64" w14:textId="77777777" w:rsidR="00B75229" w:rsidRDefault="00B75229" w:rsidP="00320848">
      <w:pPr>
        <w:rPr>
          <w:rFonts w:cs="Courier New"/>
          <w:b/>
          <w:szCs w:val="24"/>
        </w:rPr>
      </w:pPr>
    </w:p>
    <w:p w14:paraId="47E839B6" w14:textId="33BC82D5" w:rsidR="00320848" w:rsidRPr="00320848" w:rsidRDefault="00320848" w:rsidP="00306D76">
      <w:pPr>
        <w:pStyle w:val="Heading2"/>
      </w:pPr>
      <w:bookmarkStart w:id="25" w:name="_Toc17700652"/>
      <w:r w:rsidRPr="00320848">
        <w:t xml:space="preserve">Don’t </w:t>
      </w:r>
      <w:r w:rsidR="00306D76">
        <w:t>F</w:t>
      </w:r>
      <w:r w:rsidRPr="00320848">
        <w:t xml:space="preserve">orget </w:t>
      </w:r>
      <w:r w:rsidR="00306D76">
        <w:t>T</w:t>
      </w:r>
      <w:r w:rsidRPr="00320848">
        <w:t xml:space="preserve">o </w:t>
      </w:r>
      <w:r w:rsidR="00306D76">
        <w:t>E</w:t>
      </w:r>
      <w:r w:rsidRPr="00320848">
        <w:t>xercise</w:t>
      </w:r>
      <w:bookmarkEnd w:id="25"/>
    </w:p>
    <w:p w14:paraId="32FADB2D" w14:textId="77777777" w:rsidR="00320848" w:rsidRDefault="00320848" w:rsidP="00320848">
      <w:pPr>
        <w:rPr>
          <w:rFonts w:cs="Courier New"/>
          <w:szCs w:val="24"/>
        </w:rPr>
      </w:pPr>
      <w:r>
        <w:rPr>
          <w:rFonts w:cs="Courier New"/>
          <w:szCs w:val="24"/>
        </w:rPr>
        <w:t xml:space="preserve">One mistake many people make when switching to the keto diet, is failing to exercise. It’s actually really important to continue exercising on the diet. Not only will this help with your weight loss goals, but it can also reduce some of the side effects of the diet. </w:t>
      </w:r>
    </w:p>
    <w:p w14:paraId="1D539212" w14:textId="77777777" w:rsidR="00326EDA" w:rsidRDefault="00326EDA">
      <w:pPr>
        <w:rPr>
          <w:rFonts w:cs="Courier New"/>
          <w:szCs w:val="24"/>
        </w:rPr>
      </w:pPr>
      <w:r>
        <w:rPr>
          <w:rFonts w:cs="Courier New"/>
          <w:szCs w:val="24"/>
        </w:rPr>
        <w:br w:type="page"/>
      </w:r>
    </w:p>
    <w:p w14:paraId="5CB721F1" w14:textId="30CB8237" w:rsidR="00320848" w:rsidRDefault="00320848" w:rsidP="00320848">
      <w:pPr>
        <w:rPr>
          <w:rFonts w:cs="Courier New"/>
          <w:szCs w:val="24"/>
        </w:rPr>
      </w:pPr>
      <w:r>
        <w:rPr>
          <w:rFonts w:cs="Courier New"/>
          <w:szCs w:val="24"/>
        </w:rPr>
        <w:lastRenderedPageBreak/>
        <w:t>You’ll ideally want to focus on low-intensity cardio and gentle exercises such as yoga. On the other hand, you’ll want to avoid anaerobic style exercise as this largely uses carbs, not fat, to fuel the body. As you’re consuming less carbs than usual, you simply won’t have enough to effectively fuel the workout.</w:t>
      </w:r>
    </w:p>
    <w:p w14:paraId="0A4F4695" w14:textId="77777777" w:rsidR="00326EDA" w:rsidRDefault="00326EDA" w:rsidP="00320848">
      <w:pPr>
        <w:rPr>
          <w:rFonts w:cs="Courier New"/>
          <w:szCs w:val="24"/>
        </w:rPr>
      </w:pPr>
    </w:p>
    <w:p w14:paraId="617A6D99" w14:textId="77777777" w:rsidR="00326EDA" w:rsidRDefault="00326EDA" w:rsidP="00320848">
      <w:pPr>
        <w:rPr>
          <w:rFonts w:cs="Courier New"/>
          <w:szCs w:val="24"/>
        </w:rPr>
      </w:pPr>
      <w:r>
        <w:rPr>
          <w:rFonts w:cs="Courier New"/>
          <w:noProof/>
          <w:szCs w:val="24"/>
        </w:rPr>
        <w:drawing>
          <wp:inline distT="0" distB="0" distL="0" distR="0" wp14:anchorId="523B5A50" wp14:editId="4A04A154">
            <wp:extent cx="5673478" cy="3785268"/>
            <wp:effectExtent l="0" t="0" r="381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alk-2635038_128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28339" cy="3821870"/>
                    </a:xfrm>
                    <a:prstGeom prst="rect">
                      <a:avLst/>
                    </a:prstGeom>
                  </pic:spPr>
                </pic:pic>
              </a:graphicData>
            </a:graphic>
          </wp:inline>
        </w:drawing>
      </w:r>
    </w:p>
    <w:p w14:paraId="660367CB" w14:textId="77777777" w:rsidR="00326EDA" w:rsidRDefault="00326EDA" w:rsidP="00320848">
      <w:pPr>
        <w:rPr>
          <w:rFonts w:cs="Courier New"/>
          <w:szCs w:val="24"/>
        </w:rPr>
      </w:pPr>
    </w:p>
    <w:p w14:paraId="61F40416" w14:textId="5B04E649" w:rsidR="00306D76" w:rsidRDefault="00320848" w:rsidP="00320848">
      <w:pPr>
        <w:rPr>
          <w:rFonts w:cs="Courier New"/>
          <w:szCs w:val="24"/>
        </w:rPr>
      </w:pPr>
      <w:r>
        <w:rPr>
          <w:rFonts w:cs="Courier New"/>
          <w:szCs w:val="24"/>
        </w:rPr>
        <w:t xml:space="preserve">So, there you have it – the basics on how to get started with the keto diet. Remember, the more preparation you undergo, the easier it will be to make the switch. </w:t>
      </w:r>
    </w:p>
    <w:p w14:paraId="59DDFD2C" w14:textId="77777777" w:rsidR="00306D76" w:rsidRDefault="00306D76" w:rsidP="00320848">
      <w:pPr>
        <w:rPr>
          <w:rFonts w:cs="Courier New"/>
          <w:szCs w:val="24"/>
        </w:rPr>
      </w:pPr>
    </w:p>
    <w:p w14:paraId="694DB09B" w14:textId="7940F15E" w:rsidR="00306D76" w:rsidRDefault="00306D76" w:rsidP="00320848">
      <w:pPr>
        <w:rPr>
          <w:rFonts w:cs="Courier New"/>
          <w:szCs w:val="24"/>
        </w:rPr>
      </w:pPr>
    </w:p>
    <w:p w14:paraId="5F1FCD37" w14:textId="77777777" w:rsidR="00263252" w:rsidRPr="00F830F9" w:rsidRDefault="00263252" w:rsidP="00F830F9"/>
    <w:sectPr w:rsidR="00263252" w:rsidRPr="00F830F9" w:rsidSect="00A80333">
      <w:footerReference w:type="default" r:id="rId2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E337A7" w14:textId="77777777" w:rsidR="0055402C" w:rsidRDefault="0055402C" w:rsidP="00F9364A">
      <w:pPr>
        <w:spacing w:after="0" w:line="240" w:lineRule="auto"/>
      </w:pPr>
      <w:r>
        <w:separator/>
      </w:r>
    </w:p>
  </w:endnote>
  <w:endnote w:type="continuationSeparator" w:id="0">
    <w:p w14:paraId="0412712B" w14:textId="77777777" w:rsidR="0055402C" w:rsidRDefault="0055402C" w:rsidP="00F936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B897C7" w14:textId="77777777" w:rsidR="00A80333" w:rsidRDefault="00A80333">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2D0987D9" w14:textId="77777777" w:rsidR="00F9364A" w:rsidRDefault="00F936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738734" w14:textId="77777777" w:rsidR="0055402C" w:rsidRDefault="0055402C" w:rsidP="00F9364A">
      <w:pPr>
        <w:spacing w:after="0" w:line="240" w:lineRule="auto"/>
      </w:pPr>
      <w:r>
        <w:separator/>
      </w:r>
    </w:p>
  </w:footnote>
  <w:footnote w:type="continuationSeparator" w:id="0">
    <w:p w14:paraId="3621AFFB" w14:textId="77777777" w:rsidR="0055402C" w:rsidRDefault="0055402C" w:rsidP="00F9364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BEJDcyMLM2MjMzMjAyUdpeDU4uLM/DyQAuNaAA+mxWEsAAAA"/>
  </w:docVars>
  <w:rsids>
    <w:rsidRoot w:val="00320848"/>
    <w:rsid w:val="001D44A2"/>
    <w:rsid w:val="001E79A7"/>
    <w:rsid w:val="00263252"/>
    <w:rsid w:val="00306D76"/>
    <w:rsid w:val="00320848"/>
    <w:rsid w:val="00326EDA"/>
    <w:rsid w:val="00376464"/>
    <w:rsid w:val="003C4F36"/>
    <w:rsid w:val="00443B5C"/>
    <w:rsid w:val="0051679F"/>
    <w:rsid w:val="0055402C"/>
    <w:rsid w:val="00566D68"/>
    <w:rsid w:val="005F4C86"/>
    <w:rsid w:val="006556B8"/>
    <w:rsid w:val="00A80333"/>
    <w:rsid w:val="00AD5311"/>
    <w:rsid w:val="00B75229"/>
    <w:rsid w:val="00C47DB4"/>
    <w:rsid w:val="00ED2935"/>
    <w:rsid w:val="00F830F9"/>
    <w:rsid w:val="00F9364A"/>
    <w:rsid w:val="00FC6F6F"/>
    <w:rsid w:val="00FF70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A798ED"/>
  <w15:chartTrackingRefBased/>
  <w15:docId w15:val="{204B11E5-91EE-44E4-A39B-A63399220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unhideWhenUsed/>
    <w:qFormat/>
    <w:rsid w:val="00F830F9"/>
    <w:pPr>
      <w:keepNext/>
      <w:keepLines/>
      <w:spacing w:before="40" w:after="0"/>
      <w:outlineLvl w:val="1"/>
    </w:pPr>
    <w:rPr>
      <w:rFonts w:eastAsiaTheme="majorEastAsia" w:cstheme="majorBidi"/>
      <w:b/>
      <w:color w:val="000000" w:themeColor="text1"/>
      <w:sz w:val="26"/>
      <w:szCs w:val="26"/>
    </w:rPr>
  </w:style>
  <w:style w:type="paragraph" w:styleId="Heading3">
    <w:name w:val="heading 3"/>
    <w:basedOn w:val="Normal"/>
    <w:next w:val="Normal"/>
    <w:link w:val="Heading3Char"/>
    <w:uiPriority w:val="9"/>
    <w:unhideWhenUsed/>
    <w:qFormat/>
    <w:rsid w:val="00566D68"/>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320848"/>
    <w:pPr>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320848"/>
    <w:pPr>
      <w:spacing w:after="100"/>
    </w:pPr>
  </w:style>
  <w:style w:type="character" w:styleId="Hyperlink">
    <w:name w:val="Hyperlink"/>
    <w:basedOn w:val="DefaultParagraphFont"/>
    <w:uiPriority w:val="99"/>
    <w:unhideWhenUsed/>
    <w:rsid w:val="00320848"/>
    <w:rPr>
      <w:color w:val="0563C1" w:themeColor="hyperlink"/>
      <w:u w:val="single"/>
    </w:rPr>
  </w:style>
  <w:style w:type="character" w:customStyle="1" w:styleId="Heading3Char">
    <w:name w:val="Heading 3 Char"/>
    <w:basedOn w:val="DefaultParagraphFont"/>
    <w:link w:val="Heading3"/>
    <w:uiPriority w:val="9"/>
    <w:rsid w:val="00566D68"/>
    <w:rPr>
      <w:rFonts w:asciiTheme="majorHAnsi" w:eastAsiaTheme="majorEastAsia" w:hAnsiTheme="majorHAnsi" w:cstheme="majorBidi"/>
      <w:color w:val="1F3763" w:themeColor="accent1" w:themeShade="7F"/>
      <w:sz w:val="24"/>
      <w:szCs w:val="24"/>
    </w:rPr>
  </w:style>
  <w:style w:type="paragraph" w:styleId="Header">
    <w:name w:val="header"/>
    <w:basedOn w:val="Normal"/>
    <w:link w:val="HeaderChar"/>
    <w:uiPriority w:val="99"/>
    <w:unhideWhenUsed/>
    <w:rsid w:val="00F9364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364A"/>
    <w:rPr>
      <w:rFonts w:ascii="Courier New" w:hAnsi="Courier New"/>
      <w:sz w:val="24"/>
    </w:rPr>
  </w:style>
  <w:style w:type="paragraph" w:styleId="Footer">
    <w:name w:val="footer"/>
    <w:basedOn w:val="Normal"/>
    <w:link w:val="FooterChar"/>
    <w:uiPriority w:val="99"/>
    <w:unhideWhenUsed/>
    <w:rsid w:val="00F9364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364A"/>
    <w:rPr>
      <w:rFonts w:ascii="Courier New" w:hAnsi="Courier New"/>
      <w:sz w:val="24"/>
    </w:rPr>
  </w:style>
  <w:style w:type="paragraph" w:styleId="TOC2">
    <w:name w:val="toc 2"/>
    <w:basedOn w:val="Normal"/>
    <w:next w:val="Normal"/>
    <w:autoRedefine/>
    <w:uiPriority w:val="39"/>
    <w:unhideWhenUsed/>
    <w:rsid w:val="00326EDA"/>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979583">
      <w:bodyDiv w:val="1"/>
      <w:marLeft w:val="0"/>
      <w:marRight w:val="0"/>
      <w:marTop w:val="0"/>
      <w:marBottom w:val="0"/>
      <w:divBdr>
        <w:top w:val="none" w:sz="0" w:space="0" w:color="auto"/>
        <w:left w:val="none" w:sz="0" w:space="0" w:color="auto"/>
        <w:bottom w:val="none" w:sz="0" w:space="0" w:color="auto"/>
        <w:right w:val="none" w:sz="0" w:space="0" w:color="auto"/>
      </w:divBdr>
    </w:div>
    <w:div w:id="122617990">
      <w:bodyDiv w:val="1"/>
      <w:marLeft w:val="0"/>
      <w:marRight w:val="0"/>
      <w:marTop w:val="0"/>
      <w:marBottom w:val="0"/>
      <w:divBdr>
        <w:top w:val="none" w:sz="0" w:space="0" w:color="auto"/>
        <w:left w:val="none" w:sz="0" w:space="0" w:color="auto"/>
        <w:bottom w:val="none" w:sz="0" w:space="0" w:color="auto"/>
        <w:right w:val="none" w:sz="0" w:space="0" w:color="auto"/>
      </w:divBdr>
    </w:div>
    <w:div w:id="652178884">
      <w:bodyDiv w:val="1"/>
      <w:marLeft w:val="0"/>
      <w:marRight w:val="0"/>
      <w:marTop w:val="0"/>
      <w:marBottom w:val="0"/>
      <w:divBdr>
        <w:top w:val="none" w:sz="0" w:space="0" w:color="auto"/>
        <w:left w:val="none" w:sz="0" w:space="0" w:color="auto"/>
        <w:bottom w:val="none" w:sz="0" w:space="0" w:color="auto"/>
        <w:right w:val="none" w:sz="0" w:space="0" w:color="auto"/>
      </w:divBdr>
    </w:div>
    <w:div w:id="887954324">
      <w:bodyDiv w:val="1"/>
      <w:marLeft w:val="0"/>
      <w:marRight w:val="0"/>
      <w:marTop w:val="0"/>
      <w:marBottom w:val="0"/>
      <w:divBdr>
        <w:top w:val="none" w:sz="0" w:space="0" w:color="auto"/>
        <w:left w:val="none" w:sz="0" w:space="0" w:color="auto"/>
        <w:bottom w:val="none" w:sz="0" w:space="0" w:color="auto"/>
        <w:right w:val="none" w:sz="0" w:space="0" w:color="auto"/>
      </w:divBdr>
    </w:div>
    <w:div w:id="1291129909">
      <w:bodyDiv w:val="1"/>
      <w:marLeft w:val="0"/>
      <w:marRight w:val="0"/>
      <w:marTop w:val="0"/>
      <w:marBottom w:val="0"/>
      <w:divBdr>
        <w:top w:val="none" w:sz="0" w:space="0" w:color="auto"/>
        <w:left w:val="none" w:sz="0" w:space="0" w:color="auto"/>
        <w:bottom w:val="none" w:sz="0" w:space="0" w:color="auto"/>
        <w:right w:val="none" w:sz="0" w:space="0" w:color="auto"/>
      </w:divBdr>
    </w:div>
    <w:div w:id="1532113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eg"/><Relationship Id="rId10" Type="http://schemas.openxmlformats.org/officeDocument/2006/relationships/image" Target="media/image4.jp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NSP-Templates\Content%20Cre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4699C5-BDDD-4BA7-ADDB-0885D1EBD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Content Creation TEMPLATE</Template>
  <TotalTime>109</TotalTime>
  <Pages>21</Pages>
  <Words>2266</Words>
  <Characters>12917</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cp:lastModifiedBy>
  <cp:revision>8</cp:revision>
  <dcterms:created xsi:type="dcterms:W3CDTF">2019-08-25T18:08:00Z</dcterms:created>
  <dcterms:modified xsi:type="dcterms:W3CDTF">2019-08-26T16:07:00Z</dcterms:modified>
</cp:coreProperties>
</file>