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ECD497" w14:textId="628FC83D" w:rsidR="00100B4E" w:rsidRDefault="000C7236">
      <w:r>
        <w:rPr>
          <w:noProof/>
        </w:rPr>
        <w:drawing>
          <wp:anchor distT="0" distB="0" distL="114300" distR="114300" simplePos="0" relativeHeight="251658240" behindDoc="0" locked="0" layoutInCell="1" allowOverlap="1" wp14:anchorId="7CC4B063" wp14:editId="4ED18BC3">
            <wp:simplePos x="914400" y="914400"/>
            <wp:positionH relativeFrom="margin">
              <wp:align>center</wp:align>
            </wp:positionH>
            <wp:positionV relativeFrom="margin">
              <wp:align>center</wp:align>
            </wp:positionV>
            <wp:extent cx="8227442" cy="10058400"/>
            <wp:effectExtent l="0" t="0" r="254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227442" cy="10058400"/>
                    </a:xfrm>
                    <a:prstGeom prst="rect">
                      <a:avLst/>
                    </a:prstGeom>
                    <a:noFill/>
                    <a:ln>
                      <a:noFill/>
                    </a:ln>
                  </pic:spPr>
                </pic:pic>
              </a:graphicData>
            </a:graphic>
          </wp:anchor>
        </w:drawing>
      </w:r>
      <w:r w:rsidR="00100B4E">
        <w:br w:type="page"/>
      </w:r>
    </w:p>
    <w:sdt>
      <w:sdtPr>
        <w:rPr>
          <w:rFonts w:ascii="Courier New" w:eastAsiaTheme="minorHAnsi" w:hAnsi="Courier New" w:cstheme="minorBidi"/>
          <w:color w:val="auto"/>
          <w:sz w:val="24"/>
          <w:szCs w:val="22"/>
        </w:rPr>
        <w:id w:val="-527409963"/>
        <w:docPartObj>
          <w:docPartGallery w:val="Table of Contents"/>
          <w:docPartUnique/>
        </w:docPartObj>
      </w:sdtPr>
      <w:sdtEndPr>
        <w:rPr>
          <w:b/>
          <w:bCs/>
          <w:noProof/>
        </w:rPr>
      </w:sdtEndPr>
      <w:sdtContent>
        <w:p w14:paraId="08A467EC" w14:textId="77777777" w:rsidR="00100B4E" w:rsidRDefault="00100B4E">
          <w:pPr>
            <w:pStyle w:val="TOCHeading"/>
          </w:pPr>
          <w:r>
            <w:t>Contents</w:t>
          </w:r>
        </w:p>
        <w:p w14:paraId="47F3C3B3" w14:textId="7A1E6588" w:rsidR="009753CE" w:rsidRDefault="002E7C60">
          <w:pPr>
            <w:pStyle w:val="TOC1"/>
            <w:tabs>
              <w:tab w:val="right" w:leader="dot" w:pos="9350"/>
            </w:tabs>
            <w:rPr>
              <w:rFonts w:asciiTheme="minorHAnsi" w:eastAsiaTheme="minorEastAsia" w:hAnsiTheme="minorHAnsi"/>
              <w:noProof/>
              <w:sz w:val="22"/>
              <w:lang w:val="en-GB" w:eastAsia="en-GB"/>
            </w:rPr>
          </w:pPr>
          <w:r>
            <w:fldChar w:fldCharType="begin"/>
          </w:r>
          <w:r>
            <w:instrText xml:space="preserve"> TOC \o "1-3" \h \z \u </w:instrText>
          </w:r>
          <w:r>
            <w:fldChar w:fldCharType="separate"/>
          </w:r>
          <w:hyperlink w:anchor="_Toc44941747" w:history="1">
            <w:r w:rsidR="009753CE" w:rsidRPr="007B3A2B">
              <w:rPr>
                <w:rStyle w:val="Hyperlink"/>
                <w:noProof/>
              </w:rPr>
              <w:t>Common Emotions Triggered by a Crisis</w:t>
            </w:r>
            <w:r w:rsidR="009753CE">
              <w:rPr>
                <w:noProof/>
                <w:webHidden/>
              </w:rPr>
              <w:tab/>
            </w:r>
            <w:r w:rsidR="009753CE">
              <w:rPr>
                <w:noProof/>
                <w:webHidden/>
              </w:rPr>
              <w:fldChar w:fldCharType="begin"/>
            </w:r>
            <w:r w:rsidR="009753CE">
              <w:rPr>
                <w:noProof/>
                <w:webHidden/>
              </w:rPr>
              <w:instrText xml:space="preserve"> PAGEREF _Toc44941747 \h </w:instrText>
            </w:r>
            <w:r w:rsidR="009753CE">
              <w:rPr>
                <w:noProof/>
                <w:webHidden/>
              </w:rPr>
            </w:r>
            <w:r w:rsidR="009753CE">
              <w:rPr>
                <w:noProof/>
                <w:webHidden/>
              </w:rPr>
              <w:fldChar w:fldCharType="separate"/>
            </w:r>
            <w:r w:rsidR="00BB65A1">
              <w:rPr>
                <w:noProof/>
                <w:webHidden/>
              </w:rPr>
              <w:t>3</w:t>
            </w:r>
            <w:r w:rsidR="009753CE">
              <w:rPr>
                <w:noProof/>
                <w:webHidden/>
              </w:rPr>
              <w:fldChar w:fldCharType="end"/>
            </w:r>
          </w:hyperlink>
        </w:p>
        <w:p w14:paraId="6DA794CC" w14:textId="18BF74EC" w:rsidR="009753CE" w:rsidRDefault="00382EE7">
          <w:pPr>
            <w:pStyle w:val="TOC1"/>
            <w:tabs>
              <w:tab w:val="right" w:leader="dot" w:pos="9350"/>
            </w:tabs>
            <w:rPr>
              <w:rFonts w:asciiTheme="minorHAnsi" w:eastAsiaTheme="minorEastAsia" w:hAnsiTheme="minorHAnsi"/>
              <w:noProof/>
              <w:sz w:val="22"/>
              <w:lang w:val="en-GB" w:eastAsia="en-GB"/>
            </w:rPr>
          </w:pPr>
          <w:hyperlink w:anchor="_Toc44941748" w:history="1">
            <w:r w:rsidR="009753CE" w:rsidRPr="007B3A2B">
              <w:rPr>
                <w:rStyle w:val="Hyperlink"/>
                <w:noProof/>
              </w:rPr>
              <w:t>Simple Strategies for Overcoming Negative Feelings</w:t>
            </w:r>
            <w:r w:rsidR="009753CE">
              <w:rPr>
                <w:noProof/>
                <w:webHidden/>
              </w:rPr>
              <w:tab/>
            </w:r>
            <w:r w:rsidR="009753CE">
              <w:rPr>
                <w:noProof/>
                <w:webHidden/>
              </w:rPr>
              <w:fldChar w:fldCharType="begin"/>
            </w:r>
            <w:r w:rsidR="009753CE">
              <w:rPr>
                <w:noProof/>
                <w:webHidden/>
              </w:rPr>
              <w:instrText xml:space="preserve"> PAGEREF _Toc44941748 \h </w:instrText>
            </w:r>
            <w:r w:rsidR="009753CE">
              <w:rPr>
                <w:noProof/>
                <w:webHidden/>
              </w:rPr>
            </w:r>
            <w:r w:rsidR="009753CE">
              <w:rPr>
                <w:noProof/>
                <w:webHidden/>
              </w:rPr>
              <w:fldChar w:fldCharType="separate"/>
            </w:r>
            <w:r w:rsidR="00BB65A1">
              <w:rPr>
                <w:noProof/>
                <w:webHidden/>
              </w:rPr>
              <w:t>7</w:t>
            </w:r>
            <w:r w:rsidR="009753CE">
              <w:rPr>
                <w:noProof/>
                <w:webHidden/>
              </w:rPr>
              <w:fldChar w:fldCharType="end"/>
            </w:r>
          </w:hyperlink>
        </w:p>
        <w:p w14:paraId="51045018" w14:textId="70B0EE2B" w:rsidR="009753CE" w:rsidRDefault="00382EE7">
          <w:pPr>
            <w:pStyle w:val="TOC1"/>
            <w:tabs>
              <w:tab w:val="right" w:leader="dot" w:pos="9350"/>
            </w:tabs>
            <w:rPr>
              <w:rFonts w:asciiTheme="minorHAnsi" w:eastAsiaTheme="minorEastAsia" w:hAnsiTheme="minorHAnsi"/>
              <w:noProof/>
              <w:sz w:val="22"/>
              <w:lang w:val="en-GB" w:eastAsia="en-GB"/>
            </w:rPr>
          </w:pPr>
          <w:hyperlink w:anchor="_Toc44941749" w:history="1">
            <w:r w:rsidR="009753CE" w:rsidRPr="007B3A2B">
              <w:rPr>
                <w:rStyle w:val="Hyperlink"/>
                <w:noProof/>
              </w:rPr>
              <w:t>8 Techniques for Relieving Stress</w:t>
            </w:r>
            <w:r w:rsidR="009753CE">
              <w:rPr>
                <w:noProof/>
                <w:webHidden/>
              </w:rPr>
              <w:tab/>
            </w:r>
            <w:r w:rsidR="009753CE">
              <w:rPr>
                <w:noProof/>
                <w:webHidden/>
              </w:rPr>
              <w:fldChar w:fldCharType="begin"/>
            </w:r>
            <w:r w:rsidR="009753CE">
              <w:rPr>
                <w:noProof/>
                <w:webHidden/>
              </w:rPr>
              <w:instrText xml:space="preserve"> PAGEREF _Toc44941749 \h </w:instrText>
            </w:r>
            <w:r w:rsidR="009753CE">
              <w:rPr>
                <w:noProof/>
                <w:webHidden/>
              </w:rPr>
            </w:r>
            <w:r w:rsidR="009753CE">
              <w:rPr>
                <w:noProof/>
                <w:webHidden/>
              </w:rPr>
              <w:fldChar w:fldCharType="separate"/>
            </w:r>
            <w:r w:rsidR="00BB65A1">
              <w:rPr>
                <w:noProof/>
                <w:webHidden/>
              </w:rPr>
              <w:t>11</w:t>
            </w:r>
            <w:r w:rsidR="009753CE">
              <w:rPr>
                <w:noProof/>
                <w:webHidden/>
              </w:rPr>
              <w:fldChar w:fldCharType="end"/>
            </w:r>
          </w:hyperlink>
        </w:p>
        <w:p w14:paraId="2D817778" w14:textId="7C1A0FA5" w:rsidR="009753CE" w:rsidRDefault="00382EE7">
          <w:pPr>
            <w:pStyle w:val="TOC1"/>
            <w:tabs>
              <w:tab w:val="right" w:leader="dot" w:pos="9350"/>
            </w:tabs>
            <w:rPr>
              <w:rFonts w:asciiTheme="minorHAnsi" w:eastAsiaTheme="minorEastAsia" w:hAnsiTheme="minorHAnsi"/>
              <w:noProof/>
              <w:sz w:val="22"/>
              <w:lang w:val="en-GB" w:eastAsia="en-GB"/>
            </w:rPr>
          </w:pPr>
          <w:hyperlink w:anchor="_Toc44941750" w:history="1">
            <w:r w:rsidR="009753CE" w:rsidRPr="007B3A2B">
              <w:rPr>
                <w:rStyle w:val="Hyperlink"/>
                <w:noProof/>
              </w:rPr>
              <w:t>6 Things You Can Do to Heal Your Inner Self</w:t>
            </w:r>
            <w:r w:rsidR="009753CE">
              <w:rPr>
                <w:noProof/>
                <w:webHidden/>
              </w:rPr>
              <w:tab/>
            </w:r>
            <w:r w:rsidR="009753CE">
              <w:rPr>
                <w:noProof/>
                <w:webHidden/>
              </w:rPr>
              <w:fldChar w:fldCharType="begin"/>
            </w:r>
            <w:r w:rsidR="009753CE">
              <w:rPr>
                <w:noProof/>
                <w:webHidden/>
              </w:rPr>
              <w:instrText xml:space="preserve"> PAGEREF _Toc44941750 \h </w:instrText>
            </w:r>
            <w:r w:rsidR="009753CE">
              <w:rPr>
                <w:noProof/>
                <w:webHidden/>
              </w:rPr>
            </w:r>
            <w:r w:rsidR="009753CE">
              <w:rPr>
                <w:noProof/>
                <w:webHidden/>
              </w:rPr>
              <w:fldChar w:fldCharType="separate"/>
            </w:r>
            <w:r w:rsidR="00BB65A1">
              <w:rPr>
                <w:noProof/>
                <w:webHidden/>
              </w:rPr>
              <w:t>15</w:t>
            </w:r>
            <w:r w:rsidR="009753CE">
              <w:rPr>
                <w:noProof/>
                <w:webHidden/>
              </w:rPr>
              <w:fldChar w:fldCharType="end"/>
            </w:r>
          </w:hyperlink>
        </w:p>
        <w:p w14:paraId="5AD10CC3" w14:textId="6D7072D7" w:rsidR="009753CE" w:rsidRDefault="00382EE7">
          <w:pPr>
            <w:pStyle w:val="TOC1"/>
            <w:tabs>
              <w:tab w:val="right" w:leader="dot" w:pos="9350"/>
            </w:tabs>
            <w:rPr>
              <w:rFonts w:asciiTheme="minorHAnsi" w:eastAsiaTheme="minorEastAsia" w:hAnsiTheme="minorHAnsi"/>
              <w:noProof/>
              <w:sz w:val="22"/>
              <w:lang w:val="en-GB" w:eastAsia="en-GB"/>
            </w:rPr>
          </w:pPr>
          <w:hyperlink w:anchor="_Toc44941751" w:history="1">
            <w:r w:rsidR="009753CE" w:rsidRPr="007B3A2B">
              <w:rPr>
                <w:rStyle w:val="Hyperlink"/>
                <w:noProof/>
              </w:rPr>
              <w:t>8 Ways to Be Emotionally Balanced During Uncertain Times</w:t>
            </w:r>
            <w:r w:rsidR="009753CE">
              <w:rPr>
                <w:noProof/>
                <w:webHidden/>
              </w:rPr>
              <w:tab/>
            </w:r>
            <w:r w:rsidR="009753CE">
              <w:rPr>
                <w:noProof/>
                <w:webHidden/>
              </w:rPr>
              <w:fldChar w:fldCharType="begin"/>
            </w:r>
            <w:r w:rsidR="009753CE">
              <w:rPr>
                <w:noProof/>
                <w:webHidden/>
              </w:rPr>
              <w:instrText xml:space="preserve"> PAGEREF _Toc44941751 \h </w:instrText>
            </w:r>
            <w:r w:rsidR="009753CE">
              <w:rPr>
                <w:noProof/>
                <w:webHidden/>
              </w:rPr>
            </w:r>
            <w:r w:rsidR="009753CE">
              <w:rPr>
                <w:noProof/>
                <w:webHidden/>
              </w:rPr>
              <w:fldChar w:fldCharType="separate"/>
            </w:r>
            <w:r w:rsidR="00BB65A1">
              <w:rPr>
                <w:noProof/>
                <w:webHidden/>
              </w:rPr>
              <w:t>19</w:t>
            </w:r>
            <w:r w:rsidR="009753CE">
              <w:rPr>
                <w:noProof/>
                <w:webHidden/>
              </w:rPr>
              <w:fldChar w:fldCharType="end"/>
            </w:r>
          </w:hyperlink>
        </w:p>
        <w:p w14:paraId="2CA9D8AD" w14:textId="20E36A56" w:rsidR="00100B4E" w:rsidRDefault="002E7C60">
          <w:r>
            <w:rPr>
              <w:b/>
              <w:bCs/>
              <w:noProof/>
            </w:rPr>
            <w:fldChar w:fldCharType="end"/>
          </w:r>
        </w:p>
      </w:sdtContent>
    </w:sdt>
    <w:p w14:paraId="46133220" w14:textId="682EF46A" w:rsidR="00B81D3A" w:rsidRPr="00A25D24" w:rsidRDefault="00100B4E" w:rsidP="0096226D">
      <w:pPr>
        <w:pStyle w:val="Heading1"/>
        <w:rPr>
          <w:rFonts w:cs="Courier New"/>
          <w:b w:val="0"/>
          <w:bCs/>
          <w:sz w:val="26"/>
          <w:szCs w:val="26"/>
        </w:rPr>
      </w:pPr>
      <w:r>
        <w:br w:type="page"/>
      </w:r>
    </w:p>
    <w:p w14:paraId="6C637E8A" w14:textId="77777777" w:rsidR="0096226D" w:rsidRPr="006867DB" w:rsidRDefault="0096226D" w:rsidP="0096226D">
      <w:pPr>
        <w:pStyle w:val="Heading1"/>
      </w:pPr>
      <w:bookmarkStart w:id="0" w:name="_Toc44941747"/>
      <w:r w:rsidRPr="006867DB">
        <w:lastRenderedPageBreak/>
        <w:t>Common Emotions Triggered by a Crisis</w:t>
      </w:r>
      <w:bookmarkEnd w:id="0"/>
    </w:p>
    <w:p w14:paraId="70460954" w14:textId="77777777" w:rsidR="0096226D" w:rsidRDefault="0096226D" w:rsidP="0096226D">
      <w:pPr>
        <w:rPr>
          <w:rFonts w:cs="Courier New"/>
          <w:szCs w:val="24"/>
        </w:rPr>
      </w:pPr>
    </w:p>
    <w:p w14:paraId="57B7E1FD" w14:textId="77777777" w:rsidR="000C7236" w:rsidRDefault="0096226D" w:rsidP="0096226D">
      <w:pPr>
        <w:rPr>
          <w:noProof/>
        </w:rPr>
      </w:pPr>
      <w:r>
        <w:rPr>
          <w:rFonts w:cs="Courier New"/>
          <w:szCs w:val="24"/>
        </w:rPr>
        <w:t>Struggling to deal with your emotions after a crisis? Going through any kind of crisis can trigger a wide range of emotions. While it’s totally normal, dealing with these emotional effects can be extremely difficult.</w:t>
      </w:r>
      <w:r w:rsidR="000C7236" w:rsidRPr="000C7236">
        <w:rPr>
          <w:noProof/>
        </w:rPr>
        <w:t xml:space="preserve"> </w:t>
      </w:r>
    </w:p>
    <w:p w14:paraId="3FFA73E3" w14:textId="59E23FD6" w:rsidR="0096226D" w:rsidRDefault="000C7236" w:rsidP="0096226D">
      <w:pPr>
        <w:rPr>
          <w:rFonts w:cs="Courier New"/>
          <w:szCs w:val="24"/>
        </w:rPr>
      </w:pPr>
      <w:r>
        <w:rPr>
          <w:noProof/>
        </w:rPr>
        <w:drawing>
          <wp:inline distT="0" distB="0" distL="0" distR="0" wp14:anchorId="6EA45896" wp14:editId="6F104B18">
            <wp:extent cx="5942965" cy="3305175"/>
            <wp:effectExtent l="0" t="0" r="63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7681" cy="3307798"/>
                    </a:xfrm>
                    <a:prstGeom prst="rect">
                      <a:avLst/>
                    </a:prstGeom>
                    <a:noFill/>
                    <a:ln>
                      <a:noFill/>
                    </a:ln>
                  </pic:spPr>
                </pic:pic>
              </a:graphicData>
            </a:graphic>
          </wp:inline>
        </w:drawing>
      </w:r>
    </w:p>
    <w:p w14:paraId="063C99C5" w14:textId="206FDD5F" w:rsidR="0096226D" w:rsidRDefault="0096226D" w:rsidP="0096226D">
      <w:pPr>
        <w:rPr>
          <w:rFonts w:cs="Courier New"/>
          <w:szCs w:val="24"/>
        </w:rPr>
      </w:pPr>
      <w:r>
        <w:rPr>
          <w:rFonts w:cs="Courier New"/>
          <w:szCs w:val="24"/>
        </w:rPr>
        <w:t xml:space="preserve">Here, we’ll look at which emotions are </w:t>
      </w:r>
      <w:proofErr w:type="gramStart"/>
      <w:r>
        <w:rPr>
          <w:rFonts w:cs="Courier New"/>
          <w:szCs w:val="24"/>
        </w:rPr>
        <w:t>most commonly triggered</w:t>
      </w:r>
      <w:proofErr w:type="gramEnd"/>
      <w:r>
        <w:rPr>
          <w:rFonts w:cs="Courier New"/>
          <w:szCs w:val="24"/>
        </w:rPr>
        <w:t xml:space="preserve"> by a crisis. Understanding how emotions are impacted by a crisis can help you to identify and combat them if they occur. </w:t>
      </w:r>
    </w:p>
    <w:p w14:paraId="7E8C5681" w14:textId="2337B92C" w:rsidR="000C7236" w:rsidRDefault="000C7236" w:rsidP="0096226D">
      <w:pPr>
        <w:rPr>
          <w:rFonts w:cs="Courier New"/>
          <w:szCs w:val="24"/>
        </w:rPr>
      </w:pPr>
    </w:p>
    <w:p w14:paraId="5DE3C6EC" w14:textId="77777777" w:rsidR="0096226D" w:rsidRDefault="0096226D" w:rsidP="0096226D">
      <w:pPr>
        <w:rPr>
          <w:rFonts w:cs="Courier New"/>
          <w:b/>
          <w:bCs/>
          <w:sz w:val="26"/>
          <w:szCs w:val="26"/>
        </w:rPr>
      </w:pPr>
      <w:r>
        <w:rPr>
          <w:rFonts w:cs="Courier New"/>
          <w:b/>
          <w:bCs/>
          <w:sz w:val="26"/>
          <w:szCs w:val="26"/>
        </w:rPr>
        <w:t>What are the common emotions triggered by a crisis?</w:t>
      </w:r>
    </w:p>
    <w:p w14:paraId="065339F5" w14:textId="77777777" w:rsidR="0096226D" w:rsidRDefault="0096226D" w:rsidP="0096226D">
      <w:pPr>
        <w:rPr>
          <w:rFonts w:cs="Courier New"/>
          <w:szCs w:val="24"/>
        </w:rPr>
      </w:pPr>
      <w:r>
        <w:rPr>
          <w:rFonts w:cs="Courier New"/>
          <w:szCs w:val="24"/>
        </w:rPr>
        <w:t>The main emotions that can be triggered by a crisis include:</w:t>
      </w:r>
    </w:p>
    <w:p w14:paraId="41E326E6" w14:textId="77777777" w:rsidR="0096226D" w:rsidRDefault="0096226D" w:rsidP="0096226D">
      <w:pPr>
        <w:pStyle w:val="ListParagraph"/>
        <w:numPr>
          <w:ilvl w:val="0"/>
          <w:numId w:val="12"/>
        </w:numPr>
        <w:rPr>
          <w:rFonts w:ascii="Courier New" w:hAnsi="Courier New" w:cs="Courier New"/>
          <w:sz w:val="24"/>
          <w:szCs w:val="24"/>
          <w:lang w:val="en-US"/>
        </w:rPr>
      </w:pPr>
      <w:r>
        <w:rPr>
          <w:rFonts w:ascii="Courier New" w:hAnsi="Courier New" w:cs="Courier New"/>
          <w:sz w:val="24"/>
          <w:szCs w:val="24"/>
          <w:lang w:val="en-US"/>
        </w:rPr>
        <w:t>Fear</w:t>
      </w:r>
    </w:p>
    <w:p w14:paraId="4258168D" w14:textId="77777777" w:rsidR="0096226D" w:rsidRDefault="0096226D" w:rsidP="0096226D">
      <w:pPr>
        <w:pStyle w:val="ListParagraph"/>
        <w:numPr>
          <w:ilvl w:val="0"/>
          <w:numId w:val="12"/>
        </w:numPr>
        <w:rPr>
          <w:rFonts w:ascii="Courier New" w:hAnsi="Courier New" w:cs="Courier New"/>
          <w:sz w:val="24"/>
          <w:szCs w:val="24"/>
          <w:lang w:val="en-US"/>
        </w:rPr>
      </w:pPr>
      <w:r>
        <w:rPr>
          <w:rFonts w:ascii="Courier New" w:hAnsi="Courier New" w:cs="Courier New"/>
          <w:sz w:val="24"/>
          <w:szCs w:val="24"/>
          <w:lang w:val="en-US"/>
        </w:rPr>
        <w:t>Anxiety</w:t>
      </w:r>
    </w:p>
    <w:p w14:paraId="486606A0" w14:textId="77777777" w:rsidR="0096226D" w:rsidRDefault="0096226D" w:rsidP="0096226D">
      <w:pPr>
        <w:pStyle w:val="ListParagraph"/>
        <w:numPr>
          <w:ilvl w:val="0"/>
          <w:numId w:val="12"/>
        </w:numPr>
        <w:rPr>
          <w:rFonts w:ascii="Courier New" w:hAnsi="Courier New" w:cs="Courier New"/>
          <w:sz w:val="24"/>
          <w:szCs w:val="24"/>
          <w:lang w:val="en-US"/>
        </w:rPr>
      </w:pPr>
      <w:r>
        <w:rPr>
          <w:rFonts w:ascii="Courier New" w:hAnsi="Courier New" w:cs="Courier New"/>
          <w:sz w:val="24"/>
          <w:szCs w:val="24"/>
          <w:lang w:val="en-US"/>
        </w:rPr>
        <w:t>Depression</w:t>
      </w:r>
    </w:p>
    <w:p w14:paraId="0D18F514" w14:textId="77777777" w:rsidR="0096226D" w:rsidRDefault="0096226D" w:rsidP="0096226D">
      <w:pPr>
        <w:pStyle w:val="ListParagraph"/>
        <w:numPr>
          <w:ilvl w:val="0"/>
          <w:numId w:val="12"/>
        </w:numPr>
        <w:rPr>
          <w:rFonts w:ascii="Courier New" w:hAnsi="Courier New" w:cs="Courier New"/>
          <w:sz w:val="24"/>
          <w:szCs w:val="24"/>
          <w:lang w:val="en-US"/>
        </w:rPr>
      </w:pPr>
      <w:r>
        <w:rPr>
          <w:rFonts w:ascii="Courier New" w:hAnsi="Courier New" w:cs="Courier New"/>
          <w:sz w:val="24"/>
          <w:szCs w:val="24"/>
          <w:lang w:val="en-US"/>
        </w:rPr>
        <w:t>Anger</w:t>
      </w:r>
    </w:p>
    <w:p w14:paraId="117EC8A6" w14:textId="77777777" w:rsidR="0096226D" w:rsidRDefault="0096226D" w:rsidP="0096226D">
      <w:pPr>
        <w:pStyle w:val="ListParagraph"/>
        <w:numPr>
          <w:ilvl w:val="0"/>
          <w:numId w:val="12"/>
        </w:numPr>
        <w:rPr>
          <w:rFonts w:ascii="Courier New" w:hAnsi="Courier New" w:cs="Courier New"/>
          <w:sz w:val="24"/>
          <w:szCs w:val="24"/>
          <w:lang w:val="en-US"/>
        </w:rPr>
      </w:pPr>
      <w:r>
        <w:rPr>
          <w:rFonts w:ascii="Courier New" w:hAnsi="Courier New" w:cs="Courier New"/>
          <w:sz w:val="24"/>
          <w:szCs w:val="24"/>
          <w:lang w:val="en-US"/>
        </w:rPr>
        <w:t>Guilt</w:t>
      </w:r>
    </w:p>
    <w:p w14:paraId="47E44D9D" w14:textId="77777777" w:rsidR="0096226D" w:rsidRDefault="0096226D" w:rsidP="0096226D">
      <w:pPr>
        <w:rPr>
          <w:rFonts w:cs="Courier New"/>
          <w:szCs w:val="24"/>
        </w:rPr>
      </w:pPr>
      <w:r>
        <w:rPr>
          <w:rFonts w:cs="Courier New"/>
          <w:szCs w:val="24"/>
        </w:rPr>
        <w:t xml:space="preserve">There are lots of other emotions that can be triggered by a crisis, but the above </w:t>
      </w:r>
      <w:proofErr w:type="gramStart"/>
      <w:r>
        <w:rPr>
          <w:rFonts w:cs="Courier New"/>
          <w:szCs w:val="24"/>
        </w:rPr>
        <w:t>are</w:t>
      </w:r>
      <w:proofErr w:type="gramEnd"/>
      <w:r>
        <w:rPr>
          <w:rFonts w:cs="Courier New"/>
          <w:szCs w:val="24"/>
        </w:rPr>
        <w:t xml:space="preserve"> some of the most common. Fear is an </w:t>
      </w:r>
      <w:r>
        <w:rPr>
          <w:rFonts w:cs="Courier New"/>
          <w:szCs w:val="24"/>
        </w:rPr>
        <w:lastRenderedPageBreak/>
        <w:t xml:space="preserve">especially powerful emotion that can be difficult to deal with. During times of uncertainty, it’s easy to let fear creep in. </w:t>
      </w:r>
    </w:p>
    <w:p w14:paraId="1C825A8D" w14:textId="688910EE" w:rsidR="0096226D" w:rsidRDefault="0096226D" w:rsidP="0096226D">
      <w:pPr>
        <w:rPr>
          <w:rFonts w:cs="Courier New"/>
          <w:szCs w:val="24"/>
        </w:rPr>
      </w:pPr>
      <w:r>
        <w:rPr>
          <w:rFonts w:cs="Courier New"/>
          <w:szCs w:val="24"/>
        </w:rPr>
        <w:t>Anxiety and symptoms of depression are also common. For those who already experience anxiety, the feelings can deepen in a crisis. You may find yourself dealing with more generalized anxiety and in severe cases, suffer anxiety attacks. There may be days when depression takes over, making you feel unable to even get out of bed in the morning.</w:t>
      </w:r>
    </w:p>
    <w:p w14:paraId="6D5B64C8" w14:textId="6EE6F17C" w:rsidR="001A7137" w:rsidRDefault="001A7137" w:rsidP="0096226D">
      <w:pPr>
        <w:rPr>
          <w:rFonts w:cs="Courier New"/>
          <w:szCs w:val="24"/>
        </w:rPr>
      </w:pPr>
      <w:r>
        <w:rPr>
          <w:noProof/>
        </w:rPr>
        <w:drawing>
          <wp:inline distT="0" distB="0" distL="0" distR="0" wp14:anchorId="0954A47D" wp14:editId="73B7CF44">
            <wp:extent cx="5934075" cy="384991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9956" cy="3860215"/>
                    </a:xfrm>
                    <a:prstGeom prst="rect">
                      <a:avLst/>
                    </a:prstGeom>
                    <a:noFill/>
                    <a:ln>
                      <a:noFill/>
                    </a:ln>
                  </pic:spPr>
                </pic:pic>
              </a:graphicData>
            </a:graphic>
          </wp:inline>
        </w:drawing>
      </w:r>
    </w:p>
    <w:p w14:paraId="4ABC966D" w14:textId="77777777" w:rsidR="001A7137" w:rsidRDefault="001A7137" w:rsidP="0096226D">
      <w:pPr>
        <w:rPr>
          <w:rFonts w:cs="Courier New"/>
          <w:szCs w:val="24"/>
        </w:rPr>
      </w:pPr>
    </w:p>
    <w:p w14:paraId="4FD896E2" w14:textId="77777777" w:rsidR="0096226D" w:rsidRDefault="0096226D" w:rsidP="0096226D">
      <w:pPr>
        <w:rPr>
          <w:rFonts w:cs="Courier New"/>
          <w:szCs w:val="24"/>
        </w:rPr>
      </w:pPr>
      <w:r>
        <w:rPr>
          <w:rFonts w:cs="Courier New"/>
          <w:szCs w:val="24"/>
        </w:rPr>
        <w:t>Anger can also play a role. You may become angry at the situation and your lack of control. If the crisis has led to a loss of human life, you may also feel guilty that you survived, and others didn’t.</w:t>
      </w:r>
    </w:p>
    <w:p w14:paraId="432136C4" w14:textId="77777777" w:rsidR="0096226D" w:rsidRDefault="0096226D" w:rsidP="0096226D">
      <w:pPr>
        <w:rPr>
          <w:rFonts w:cs="Courier New"/>
          <w:szCs w:val="24"/>
        </w:rPr>
      </w:pPr>
      <w:r>
        <w:rPr>
          <w:rFonts w:cs="Courier New"/>
          <w:szCs w:val="24"/>
        </w:rPr>
        <w:t xml:space="preserve">These are just some of the emotions you can experience when you’re dealing with a crisis. For those who suffer with PTSD, it can also cause the symptoms of the condition to worsen. Or, you may develop PTSD if you are in the middle of a crisis. </w:t>
      </w:r>
    </w:p>
    <w:p w14:paraId="6C3ECECC" w14:textId="77777777" w:rsidR="0096226D" w:rsidRPr="00186E92" w:rsidRDefault="0096226D" w:rsidP="0096226D">
      <w:pPr>
        <w:rPr>
          <w:rFonts w:cs="Courier New"/>
          <w:szCs w:val="24"/>
        </w:rPr>
      </w:pPr>
      <w:r>
        <w:rPr>
          <w:rFonts w:cs="Courier New"/>
          <w:szCs w:val="24"/>
        </w:rPr>
        <w:t xml:space="preserve">It’s important to understand how your emotions are impacted during a time of crisis. That way, you’ll be able to recognize the signs and focus on ways to avoid emotional triggers. </w:t>
      </w:r>
    </w:p>
    <w:p w14:paraId="409060E5" w14:textId="77777777" w:rsidR="0096226D" w:rsidRDefault="0096226D" w:rsidP="0096226D">
      <w:pPr>
        <w:rPr>
          <w:rFonts w:cs="Courier New"/>
          <w:b/>
          <w:bCs/>
          <w:sz w:val="26"/>
          <w:szCs w:val="26"/>
        </w:rPr>
      </w:pPr>
      <w:r>
        <w:rPr>
          <w:rFonts w:cs="Courier New"/>
          <w:b/>
          <w:bCs/>
          <w:sz w:val="26"/>
          <w:szCs w:val="26"/>
        </w:rPr>
        <w:lastRenderedPageBreak/>
        <w:t>Recognizing the signs of emotional distress</w:t>
      </w:r>
    </w:p>
    <w:p w14:paraId="14286A8F" w14:textId="77777777" w:rsidR="001A7137" w:rsidRDefault="001A7137" w:rsidP="0096226D">
      <w:pPr>
        <w:rPr>
          <w:rFonts w:cs="Courier New"/>
          <w:szCs w:val="24"/>
        </w:rPr>
      </w:pPr>
      <w:r>
        <w:rPr>
          <w:noProof/>
        </w:rPr>
        <w:drawing>
          <wp:inline distT="0" distB="0" distL="0" distR="0" wp14:anchorId="6E1911A1" wp14:editId="61073A5F">
            <wp:extent cx="5943600" cy="334772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347720"/>
                    </a:xfrm>
                    <a:prstGeom prst="rect">
                      <a:avLst/>
                    </a:prstGeom>
                    <a:noFill/>
                    <a:ln>
                      <a:noFill/>
                    </a:ln>
                  </pic:spPr>
                </pic:pic>
              </a:graphicData>
            </a:graphic>
          </wp:inline>
        </w:drawing>
      </w:r>
    </w:p>
    <w:p w14:paraId="7DE20389" w14:textId="6D8C9C28" w:rsidR="0096226D" w:rsidRDefault="0096226D" w:rsidP="0096226D">
      <w:pPr>
        <w:rPr>
          <w:rFonts w:cs="Courier New"/>
          <w:szCs w:val="24"/>
        </w:rPr>
      </w:pPr>
      <w:proofErr w:type="gramStart"/>
      <w:r>
        <w:rPr>
          <w:rFonts w:cs="Courier New"/>
          <w:szCs w:val="24"/>
        </w:rPr>
        <w:t>In order to</w:t>
      </w:r>
      <w:proofErr w:type="gramEnd"/>
      <w:r>
        <w:rPr>
          <w:rFonts w:cs="Courier New"/>
          <w:szCs w:val="24"/>
        </w:rPr>
        <w:t xml:space="preserve"> avoid letting emotional distress control your life during a crisis, it’s important to recognize the signs. While most emotional responses during a crisis are temporary, in some cases they can last months and drastically impact your life. So, what are the signs of emotional distress in a crisis?</w:t>
      </w:r>
    </w:p>
    <w:p w14:paraId="62AE9082" w14:textId="77777777" w:rsidR="0096226D" w:rsidRDefault="0096226D" w:rsidP="0096226D">
      <w:pPr>
        <w:rPr>
          <w:rFonts w:cs="Courier New"/>
          <w:szCs w:val="24"/>
        </w:rPr>
      </w:pPr>
      <w:r>
        <w:rPr>
          <w:rFonts w:cs="Courier New"/>
          <w:szCs w:val="24"/>
        </w:rPr>
        <w:t>You may find that you are eating more or less than usual. Your sleep pattern will also be disrupted. You may find it harder to fall asleep, or you may have trouble staying asleep. This leads to excessive tiredness throughout the day.</w:t>
      </w:r>
    </w:p>
    <w:p w14:paraId="5DEAC13D" w14:textId="77777777" w:rsidR="0096226D" w:rsidRDefault="0096226D" w:rsidP="0096226D">
      <w:pPr>
        <w:rPr>
          <w:rFonts w:cs="Courier New"/>
          <w:szCs w:val="24"/>
        </w:rPr>
      </w:pPr>
      <w:r>
        <w:rPr>
          <w:rFonts w:cs="Courier New"/>
          <w:szCs w:val="24"/>
        </w:rPr>
        <w:t xml:space="preserve">You may also find that you distance yourself from others and have </w:t>
      </w:r>
      <w:proofErr w:type="gramStart"/>
      <w:r>
        <w:rPr>
          <w:rFonts w:cs="Courier New"/>
          <w:szCs w:val="24"/>
        </w:rPr>
        <w:t>very little</w:t>
      </w:r>
      <w:proofErr w:type="gramEnd"/>
      <w:r>
        <w:rPr>
          <w:rFonts w:cs="Courier New"/>
          <w:szCs w:val="24"/>
        </w:rPr>
        <w:t xml:space="preserve"> energy. Sometimes, the signs are physical too, such as experiencing aches and pains such as headaches. </w:t>
      </w:r>
    </w:p>
    <w:p w14:paraId="0411E28C" w14:textId="748D3722" w:rsidR="000C7236" w:rsidRPr="00E85FCB" w:rsidRDefault="0096226D" w:rsidP="0096226D">
      <w:pPr>
        <w:rPr>
          <w:rFonts w:cs="Courier New"/>
          <w:szCs w:val="24"/>
        </w:rPr>
      </w:pPr>
      <w:r>
        <w:rPr>
          <w:rFonts w:cs="Courier New"/>
          <w:szCs w:val="24"/>
        </w:rPr>
        <w:t xml:space="preserve">It’s also common to lose interest in the things you usually enjoy. You could suffer bursts of crying and mood swings. All of these are signs of emotional distress. </w:t>
      </w:r>
    </w:p>
    <w:p w14:paraId="43083B1C" w14:textId="77777777" w:rsidR="0096226D" w:rsidRDefault="0096226D" w:rsidP="0096226D">
      <w:pPr>
        <w:rPr>
          <w:rFonts w:cs="Courier New"/>
          <w:b/>
          <w:bCs/>
          <w:sz w:val="26"/>
          <w:szCs w:val="26"/>
        </w:rPr>
      </w:pPr>
      <w:r>
        <w:rPr>
          <w:rFonts w:cs="Courier New"/>
          <w:b/>
          <w:bCs/>
          <w:sz w:val="26"/>
          <w:szCs w:val="26"/>
        </w:rPr>
        <w:t xml:space="preserve">How </w:t>
      </w:r>
      <w:proofErr w:type="gramStart"/>
      <w:r>
        <w:rPr>
          <w:rFonts w:cs="Courier New"/>
          <w:b/>
          <w:bCs/>
          <w:sz w:val="26"/>
          <w:szCs w:val="26"/>
        </w:rPr>
        <w:t>different types</w:t>
      </w:r>
      <w:proofErr w:type="gramEnd"/>
      <w:r>
        <w:rPr>
          <w:rFonts w:cs="Courier New"/>
          <w:b/>
          <w:bCs/>
          <w:sz w:val="26"/>
          <w:szCs w:val="26"/>
        </w:rPr>
        <w:t xml:space="preserve"> of crisis impact emotions</w:t>
      </w:r>
    </w:p>
    <w:p w14:paraId="2DD0892C" w14:textId="77777777" w:rsidR="0096226D" w:rsidRDefault="0096226D" w:rsidP="0096226D">
      <w:pPr>
        <w:rPr>
          <w:rFonts w:cs="Courier New"/>
          <w:szCs w:val="24"/>
        </w:rPr>
      </w:pPr>
      <w:r>
        <w:rPr>
          <w:rFonts w:cs="Courier New"/>
          <w:szCs w:val="24"/>
        </w:rPr>
        <w:t xml:space="preserve">A crisis is often viewed as a sudden disaster. This could include a car accident, natural </w:t>
      </w:r>
      <w:proofErr w:type="gramStart"/>
      <w:r>
        <w:rPr>
          <w:rFonts w:cs="Courier New"/>
          <w:szCs w:val="24"/>
        </w:rPr>
        <w:t>disaster</w:t>
      </w:r>
      <w:proofErr w:type="gramEnd"/>
      <w:r>
        <w:rPr>
          <w:rFonts w:cs="Courier New"/>
          <w:szCs w:val="24"/>
        </w:rPr>
        <w:t xml:space="preserve"> or a virus pandemic. However, there are </w:t>
      </w:r>
      <w:proofErr w:type="gramStart"/>
      <w:r>
        <w:rPr>
          <w:rFonts w:cs="Courier New"/>
          <w:szCs w:val="24"/>
        </w:rPr>
        <w:t>different types</w:t>
      </w:r>
      <w:proofErr w:type="gramEnd"/>
      <w:r>
        <w:rPr>
          <w:rFonts w:cs="Courier New"/>
          <w:szCs w:val="24"/>
        </w:rPr>
        <w:t xml:space="preserve"> of crisis you can experience and not all of them are sudden disasters.</w:t>
      </w:r>
    </w:p>
    <w:p w14:paraId="342B3B52" w14:textId="77777777" w:rsidR="0096226D" w:rsidRDefault="0096226D" w:rsidP="0096226D">
      <w:pPr>
        <w:rPr>
          <w:rFonts w:cs="Courier New"/>
          <w:szCs w:val="24"/>
        </w:rPr>
      </w:pPr>
      <w:r>
        <w:rPr>
          <w:rFonts w:cs="Courier New"/>
          <w:szCs w:val="24"/>
        </w:rPr>
        <w:lastRenderedPageBreak/>
        <w:t xml:space="preserve">A developmental crisis can occur at any time during your development. It could be an incident that happens at school, or a case of mistreatment by a caregiver. </w:t>
      </w:r>
    </w:p>
    <w:p w14:paraId="798F8690" w14:textId="77777777" w:rsidR="0096226D" w:rsidRDefault="0096226D" w:rsidP="0096226D">
      <w:pPr>
        <w:rPr>
          <w:rFonts w:cs="Courier New"/>
          <w:szCs w:val="24"/>
        </w:rPr>
      </w:pPr>
      <w:r>
        <w:rPr>
          <w:rFonts w:cs="Courier New"/>
          <w:szCs w:val="24"/>
        </w:rPr>
        <w:t xml:space="preserve">A crisis caused by a sudden disaster is known as a situational crisis. Then finally, there’s the existential crisis, which occurs due to inner conflicts. A midlife crisis is </w:t>
      </w:r>
      <w:proofErr w:type="gramStart"/>
      <w:r>
        <w:rPr>
          <w:rFonts w:cs="Courier New"/>
          <w:szCs w:val="24"/>
        </w:rPr>
        <w:t>a great example</w:t>
      </w:r>
      <w:proofErr w:type="gramEnd"/>
      <w:r>
        <w:rPr>
          <w:rFonts w:cs="Courier New"/>
          <w:szCs w:val="24"/>
        </w:rPr>
        <w:t xml:space="preserve"> here. It is caused by existential anxiety.</w:t>
      </w:r>
    </w:p>
    <w:p w14:paraId="122A30FC" w14:textId="0597377C" w:rsidR="0096226D" w:rsidRDefault="0096226D" w:rsidP="0096226D">
      <w:pPr>
        <w:rPr>
          <w:rFonts w:cs="Courier New"/>
          <w:szCs w:val="24"/>
        </w:rPr>
      </w:pPr>
      <w:r>
        <w:rPr>
          <w:rFonts w:cs="Courier New"/>
          <w:szCs w:val="24"/>
        </w:rPr>
        <w:t xml:space="preserve">These are the most common emotions triggered by a crisis. Often, it is the emotional impact that is the most difficult to deal with. However, understanding your emotions during a crisis can really help to identify ways to handle them. </w:t>
      </w:r>
    </w:p>
    <w:p w14:paraId="15383B95" w14:textId="29528B10" w:rsidR="00167B2C" w:rsidRDefault="00167B2C" w:rsidP="0096226D">
      <w:pPr>
        <w:rPr>
          <w:rFonts w:cs="Courier New"/>
          <w:szCs w:val="24"/>
        </w:rPr>
      </w:pPr>
    </w:p>
    <w:p w14:paraId="5EADA6AC" w14:textId="46E007B9" w:rsidR="00167B2C" w:rsidRDefault="00167B2C" w:rsidP="0096226D">
      <w:pPr>
        <w:rPr>
          <w:rFonts w:cs="Courier New"/>
          <w:szCs w:val="24"/>
        </w:rPr>
      </w:pPr>
    </w:p>
    <w:p w14:paraId="1B952BFC" w14:textId="44C52BFA" w:rsidR="00167B2C" w:rsidRDefault="00167B2C" w:rsidP="0096226D">
      <w:pPr>
        <w:rPr>
          <w:rFonts w:cs="Courier New"/>
          <w:szCs w:val="24"/>
        </w:rPr>
      </w:pPr>
    </w:p>
    <w:p w14:paraId="5B34EFF5" w14:textId="0BF751B8" w:rsidR="00167B2C" w:rsidRDefault="00167B2C" w:rsidP="0096226D">
      <w:pPr>
        <w:rPr>
          <w:rFonts w:cs="Courier New"/>
          <w:szCs w:val="24"/>
        </w:rPr>
      </w:pPr>
    </w:p>
    <w:p w14:paraId="2A06ACE1" w14:textId="5D22ED95" w:rsidR="000C7236" w:rsidRDefault="000C7236" w:rsidP="0096226D">
      <w:pPr>
        <w:rPr>
          <w:rFonts w:cs="Courier New"/>
          <w:szCs w:val="24"/>
        </w:rPr>
      </w:pPr>
    </w:p>
    <w:p w14:paraId="20014FA9" w14:textId="12A1B60B" w:rsidR="000C7236" w:rsidRDefault="000C7236" w:rsidP="0096226D">
      <w:pPr>
        <w:rPr>
          <w:rFonts w:cs="Courier New"/>
          <w:szCs w:val="24"/>
        </w:rPr>
      </w:pPr>
    </w:p>
    <w:p w14:paraId="60D17DD7" w14:textId="1CACBA33" w:rsidR="000C7236" w:rsidRDefault="000C7236" w:rsidP="0096226D">
      <w:pPr>
        <w:rPr>
          <w:rFonts w:cs="Courier New"/>
          <w:szCs w:val="24"/>
        </w:rPr>
      </w:pPr>
    </w:p>
    <w:p w14:paraId="297009D9" w14:textId="78B1BBCB" w:rsidR="000C7236" w:rsidRDefault="000C7236" w:rsidP="0096226D">
      <w:pPr>
        <w:rPr>
          <w:rFonts w:cs="Courier New"/>
          <w:szCs w:val="24"/>
        </w:rPr>
      </w:pPr>
    </w:p>
    <w:p w14:paraId="557E4C56" w14:textId="0FDAC2CF" w:rsidR="000C7236" w:rsidRDefault="000C7236" w:rsidP="0096226D">
      <w:pPr>
        <w:rPr>
          <w:rFonts w:cs="Courier New"/>
          <w:szCs w:val="24"/>
        </w:rPr>
      </w:pPr>
    </w:p>
    <w:p w14:paraId="56704721" w14:textId="12EDE856" w:rsidR="000C7236" w:rsidRDefault="000C7236" w:rsidP="0096226D">
      <w:pPr>
        <w:rPr>
          <w:rFonts w:cs="Courier New"/>
          <w:szCs w:val="24"/>
        </w:rPr>
      </w:pPr>
    </w:p>
    <w:p w14:paraId="4BF6F4AC" w14:textId="27FF209B" w:rsidR="000C7236" w:rsidRDefault="000C7236" w:rsidP="0096226D">
      <w:pPr>
        <w:rPr>
          <w:rFonts w:cs="Courier New"/>
          <w:szCs w:val="24"/>
        </w:rPr>
      </w:pPr>
    </w:p>
    <w:p w14:paraId="0192AA09" w14:textId="00DC3083" w:rsidR="000C7236" w:rsidRDefault="000C7236" w:rsidP="0096226D">
      <w:pPr>
        <w:rPr>
          <w:rFonts w:cs="Courier New"/>
          <w:szCs w:val="24"/>
        </w:rPr>
      </w:pPr>
    </w:p>
    <w:p w14:paraId="1A3DC4FE" w14:textId="6D975BBC" w:rsidR="000C7236" w:rsidRDefault="000C7236" w:rsidP="0096226D">
      <w:pPr>
        <w:rPr>
          <w:rFonts w:cs="Courier New"/>
          <w:szCs w:val="24"/>
        </w:rPr>
      </w:pPr>
    </w:p>
    <w:p w14:paraId="62A73B33" w14:textId="4496EFC4" w:rsidR="001A7137" w:rsidRDefault="001A7137" w:rsidP="0096226D">
      <w:pPr>
        <w:rPr>
          <w:rFonts w:cs="Courier New"/>
          <w:szCs w:val="24"/>
        </w:rPr>
      </w:pPr>
    </w:p>
    <w:p w14:paraId="6D78FCAE" w14:textId="55828E2E" w:rsidR="001A7137" w:rsidRDefault="001A7137" w:rsidP="0096226D">
      <w:pPr>
        <w:rPr>
          <w:rFonts w:cs="Courier New"/>
          <w:szCs w:val="24"/>
        </w:rPr>
      </w:pPr>
    </w:p>
    <w:p w14:paraId="0C955501" w14:textId="77777777" w:rsidR="001A7137" w:rsidRDefault="001A7137" w:rsidP="0096226D">
      <w:pPr>
        <w:rPr>
          <w:rFonts w:cs="Courier New"/>
          <w:szCs w:val="24"/>
        </w:rPr>
      </w:pPr>
    </w:p>
    <w:p w14:paraId="42423FA4" w14:textId="73DB3CBD" w:rsidR="000C7236" w:rsidRDefault="000C7236" w:rsidP="0096226D">
      <w:pPr>
        <w:rPr>
          <w:rFonts w:cs="Courier New"/>
          <w:szCs w:val="24"/>
        </w:rPr>
      </w:pPr>
    </w:p>
    <w:p w14:paraId="3CB60264" w14:textId="77777777" w:rsidR="000C7236" w:rsidRDefault="000C7236" w:rsidP="0096226D">
      <w:pPr>
        <w:rPr>
          <w:rFonts w:cs="Courier New"/>
          <w:szCs w:val="24"/>
        </w:rPr>
      </w:pPr>
    </w:p>
    <w:p w14:paraId="7AEE32B5" w14:textId="77777777" w:rsidR="00167B2C" w:rsidRPr="004D033C" w:rsidRDefault="00167B2C" w:rsidP="00167B2C">
      <w:pPr>
        <w:pStyle w:val="Heading1"/>
      </w:pPr>
      <w:bookmarkStart w:id="1" w:name="_Toc44941748"/>
      <w:r w:rsidRPr="004D033C">
        <w:lastRenderedPageBreak/>
        <w:t>Simple Strategies for Overcoming Negative Feelings</w:t>
      </w:r>
      <w:bookmarkEnd w:id="1"/>
    </w:p>
    <w:p w14:paraId="6F2BD2D2" w14:textId="77777777" w:rsidR="00167B2C" w:rsidRDefault="00167B2C" w:rsidP="00167B2C">
      <w:pPr>
        <w:rPr>
          <w:rFonts w:cs="Courier New"/>
          <w:szCs w:val="24"/>
        </w:rPr>
      </w:pPr>
    </w:p>
    <w:p w14:paraId="1F1C5426" w14:textId="1DDAD50B" w:rsidR="00167B2C" w:rsidRPr="004D033C" w:rsidRDefault="00167B2C" w:rsidP="00167B2C">
      <w:pPr>
        <w:rPr>
          <w:rFonts w:cs="Courier New"/>
          <w:szCs w:val="24"/>
        </w:rPr>
      </w:pPr>
      <w:r w:rsidRPr="004D033C">
        <w:rPr>
          <w:rFonts w:cs="Courier New"/>
          <w:szCs w:val="24"/>
        </w:rPr>
        <w:t xml:space="preserve">Everybody experiences negative feelings in their lifetime. Whether you are prone to negative thinking, or you’re suffering negative thoughts after a crisis, it’s crucial to learn how to deal with them effectively. </w:t>
      </w:r>
    </w:p>
    <w:p w14:paraId="1CD4FC2A" w14:textId="77777777" w:rsidR="00167B2C" w:rsidRPr="004D033C" w:rsidRDefault="00167B2C" w:rsidP="00167B2C">
      <w:pPr>
        <w:rPr>
          <w:rFonts w:cs="Courier New"/>
          <w:szCs w:val="24"/>
        </w:rPr>
      </w:pPr>
      <w:r w:rsidRPr="004D033C">
        <w:rPr>
          <w:rFonts w:cs="Courier New"/>
          <w:szCs w:val="24"/>
        </w:rPr>
        <w:t>The sooner you control those negative thoughts, the less impact they’ll have on your life. If you’re struggling to let go of negative thinking, below you’ll discover some simple strategies you can try.</w:t>
      </w:r>
    </w:p>
    <w:p w14:paraId="31DAA03D" w14:textId="77777777" w:rsidR="00167B2C" w:rsidRDefault="00167B2C" w:rsidP="00167B2C">
      <w:pPr>
        <w:rPr>
          <w:rFonts w:cs="Courier New"/>
          <w:b/>
          <w:bCs/>
          <w:sz w:val="26"/>
          <w:szCs w:val="26"/>
        </w:rPr>
      </w:pPr>
      <w:r>
        <w:rPr>
          <w:rFonts w:cs="Courier New"/>
          <w:b/>
          <w:bCs/>
          <w:sz w:val="26"/>
          <w:szCs w:val="26"/>
        </w:rPr>
        <w:t>Addressing your feelings</w:t>
      </w:r>
    </w:p>
    <w:p w14:paraId="363BD185" w14:textId="77777777" w:rsidR="000C7236" w:rsidRDefault="000C7236" w:rsidP="00167B2C">
      <w:pPr>
        <w:rPr>
          <w:rFonts w:cs="Courier New"/>
          <w:szCs w:val="24"/>
        </w:rPr>
      </w:pPr>
      <w:r>
        <w:rPr>
          <w:noProof/>
        </w:rPr>
        <w:drawing>
          <wp:inline distT="0" distB="0" distL="0" distR="0" wp14:anchorId="70D3CF71" wp14:editId="3EE6FD62">
            <wp:extent cx="5810250" cy="386877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14729" cy="3871758"/>
                    </a:xfrm>
                    <a:prstGeom prst="rect">
                      <a:avLst/>
                    </a:prstGeom>
                    <a:noFill/>
                    <a:ln>
                      <a:noFill/>
                    </a:ln>
                  </pic:spPr>
                </pic:pic>
              </a:graphicData>
            </a:graphic>
          </wp:inline>
        </w:drawing>
      </w:r>
    </w:p>
    <w:p w14:paraId="2B421ADB" w14:textId="3E935BF6" w:rsidR="00167B2C" w:rsidRDefault="00167B2C" w:rsidP="00167B2C">
      <w:pPr>
        <w:rPr>
          <w:rFonts w:cs="Courier New"/>
          <w:szCs w:val="24"/>
        </w:rPr>
      </w:pPr>
      <w:r>
        <w:rPr>
          <w:rFonts w:cs="Courier New"/>
          <w:szCs w:val="24"/>
        </w:rPr>
        <w:t xml:space="preserve">The first step to overcoming negative feelings is to address them. It’s tempting to bottle up negative emotions, hoping they’ll simply subside on their own. However, this very rarely happens. In fact, bottling up negative emotions can cause them to worsen. </w:t>
      </w:r>
    </w:p>
    <w:p w14:paraId="261B0C1C" w14:textId="48BCCDF1" w:rsidR="000C7236" w:rsidRDefault="000C7236" w:rsidP="00167B2C">
      <w:pPr>
        <w:rPr>
          <w:rFonts w:cs="Courier New"/>
          <w:szCs w:val="24"/>
        </w:rPr>
      </w:pPr>
    </w:p>
    <w:p w14:paraId="220CFD1B" w14:textId="77777777" w:rsidR="00167B2C" w:rsidRPr="00A241D6" w:rsidRDefault="00167B2C" w:rsidP="00167B2C">
      <w:pPr>
        <w:rPr>
          <w:rFonts w:cs="Courier New"/>
          <w:szCs w:val="24"/>
        </w:rPr>
      </w:pPr>
      <w:r>
        <w:rPr>
          <w:rFonts w:cs="Courier New"/>
          <w:szCs w:val="24"/>
        </w:rPr>
        <w:lastRenderedPageBreak/>
        <w:t>Therefore, it’s important to address your feelings. Write them down and analyze them. What is causing the feelings and how is it impacting your life? The simple act of writing down how you feel can make it seem easier to manage</w:t>
      </w:r>
      <w:proofErr w:type="gramStart"/>
      <w:r>
        <w:rPr>
          <w:rFonts w:cs="Courier New"/>
          <w:szCs w:val="24"/>
        </w:rPr>
        <w:t xml:space="preserve">.  </w:t>
      </w:r>
      <w:proofErr w:type="gramEnd"/>
    </w:p>
    <w:p w14:paraId="6756BB77" w14:textId="77777777" w:rsidR="00167B2C" w:rsidRDefault="00167B2C" w:rsidP="00167B2C">
      <w:pPr>
        <w:rPr>
          <w:rFonts w:cs="Courier New"/>
          <w:b/>
          <w:bCs/>
          <w:sz w:val="26"/>
          <w:szCs w:val="26"/>
        </w:rPr>
      </w:pPr>
      <w:r>
        <w:rPr>
          <w:rFonts w:cs="Courier New"/>
          <w:b/>
          <w:bCs/>
          <w:sz w:val="26"/>
          <w:szCs w:val="26"/>
        </w:rPr>
        <w:t>Confide in someone you trust</w:t>
      </w:r>
    </w:p>
    <w:p w14:paraId="0562A916" w14:textId="77777777" w:rsidR="00167B2C" w:rsidRDefault="00167B2C" w:rsidP="00167B2C">
      <w:pPr>
        <w:rPr>
          <w:rFonts w:cs="Courier New"/>
          <w:szCs w:val="24"/>
        </w:rPr>
      </w:pPr>
      <w:r>
        <w:rPr>
          <w:rFonts w:cs="Courier New"/>
          <w:szCs w:val="24"/>
        </w:rPr>
        <w:t xml:space="preserve">It’s also common to try and deal with negative emotions by yourself. However, if you share your feelings with someone you trust, it can minimize them and help you overcome them. </w:t>
      </w:r>
    </w:p>
    <w:p w14:paraId="34FD7733" w14:textId="77777777" w:rsidR="00167B2C" w:rsidRPr="00574D13" w:rsidRDefault="00167B2C" w:rsidP="00167B2C">
      <w:pPr>
        <w:rPr>
          <w:rFonts w:cs="Courier New"/>
          <w:szCs w:val="24"/>
        </w:rPr>
      </w:pPr>
      <w:r>
        <w:rPr>
          <w:rFonts w:cs="Courier New"/>
          <w:szCs w:val="24"/>
        </w:rPr>
        <w:t xml:space="preserve">The popular saying “A problem shared is a problem halved” can prove true in times of crisis. Remember, you aren’t alone in this. By </w:t>
      </w:r>
      <w:proofErr w:type="gramStart"/>
      <w:r>
        <w:rPr>
          <w:rFonts w:cs="Courier New"/>
          <w:szCs w:val="24"/>
        </w:rPr>
        <w:t>opening up</w:t>
      </w:r>
      <w:proofErr w:type="gramEnd"/>
      <w:r>
        <w:rPr>
          <w:rFonts w:cs="Courier New"/>
          <w:szCs w:val="24"/>
        </w:rPr>
        <w:t xml:space="preserve">, you may find others feel the same way. This can make you feel much less alone and better able to combat negative feelings. </w:t>
      </w:r>
    </w:p>
    <w:p w14:paraId="7AD2C0EE" w14:textId="77777777" w:rsidR="00167B2C" w:rsidRDefault="00167B2C" w:rsidP="00167B2C">
      <w:pPr>
        <w:rPr>
          <w:rFonts w:cs="Courier New"/>
          <w:b/>
          <w:bCs/>
          <w:sz w:val="26"/>
          <w:szCs w:val="26"/>
        </w:rPr>
      </w:pPr>
      <w:r>
        <w:rPr>
          <w:rFonts w:cs="Courier New"/>
          <w:b/>
          <w:bCs/>
          <w:sz w:val="26"/>
          <w:szCs w:val="26"/>
        </w:rPr>
        <w:t>Look for the positive</w:t>
      </w:r>
    </w:p>
    <w:p w14:paraId="0BAB1562" w14:textId="77777777" w:rsidR="001A7137" w:rsidRDefault="001A7137" w:rsidP="00167B2C">
      <w:pPr>
        <w:rPr>
          <w:rFonts w:cs="Courier New"/>
          <w:szCs w:val="24"/>
        </w:rPr>
      </w:pPr>
      <w:r>
        <w:rPr>
          <w:noProof/>
        </w:rPr>
        <w:drawing>
          <wp:inline distT="0" distB="0" distL="0" distR="0" wp14:anchorId="33281D07" wp14:editId="096CD075">
            <wp:extent cx="5914758" cy="29051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2045" cy="2913616"/>
                    </a:xfrm>
                    <a:prstGeom prst="rect">
                      <a:avLst/>
                    </a:prstGeom>
                    <a:noFill/>
                    <a:ln>
                      <a:noFill/>
                    </a:ln>
                  </pic:spPr>
                </pic:pic>
              </a:graphicData>
            </a:graphic>
          </wp:inline>
        </w:drawing>
      </w:r>
    </w:p>
    <w:p w14:paraId="02406FC3" w14:textId="788B1B81" w:rsidR="00167B2C" w:rsidRDefault="00167B2C" w:rsidP="00167B2C">
      <w:pPr>
        <w:rPr>
          <w:rFonts w:cs="Courier New"/>
          <w:szCs w:val="24"/>
        </w:rPr>
      </w:pPr>
      <w:r>
        <w:rPr>
          <w:rFonts w:cs="Courier New"/>
          <w:szCs w:val="24"/>
        </w:rPr>
        <w:t xml:space="preserve">This may not be the easiest strategy, but it’s </w:t>
      </w:r>
      <w:proofErr w:type="gramStart"/>
      <w:r>
        <w:rPr>
          <w:rFonts w:cs="Courier New"/>
          <w:szCs w:val="24"/>
        </w:rPr>
        <w:t>definitely effective</w:t>
      </w:r>
      <w:proofErr w:type="gramEnd"/>
      <w:r>
        <w:rPr>
          <w:rFonts w:cs="Courier New"/>
          <w:szCs w:val="24"/>
        </w:rPr>
        <w:t>. Negative feelings often come from feeling helpless and seeing only the negative in a situation. So, by looking for something positive after a crisis, it can help minimize those negative feelings.</w:t>
      </w:r>
    </w:p>
    <w:p w14:paraId="7D0C44B5" w14:textId="77777777" w:rsidR="00167B2C" w:rsidRDefault="00167B2C" w:rsidP="00167B2C">
      <w:pPr>
        <w:rPr>
          <w:rFonts w:cs="Courier New"/>
          <w:szCs w:val="24"/>
        </w:rPr>
      </w:pPr>
      <w:r>
        <w:rPr>
          <w:rFonts w:cs="Courier New"/>
          <w:szCs w:val="24"/>
        </w:rPr>
        <w:t xml:space="preserve">Every challenging situation we go through can teach us something positive. It could be identifying something you can do to better handle the situation if it ever crops up again. Or, you could focus on what you’ve learnt throughout the crisis. </w:t>
      </w:r>
    </w:p>
    <w:p w14:paraId="5AB4CECA" w14:textId="77777777" w:rsidR="00167B2C" w:rsidRPr="00704F83" w:rsidRDefault="00167B2C" w:rsidP="00167B2C">
      <w:pPr>
        <w:rPr>
          <w:rFonts w:cs="Courier New"/>
          <w:szCs w:val="24"/>
        </w:rPr>
      </w:pPr>
      <w:r>
        <w:rPr>
          <w:rFonts w:cs="Courier New"/>
          <w:szCs w:val="24"/>
        </w:rPr>
        <w:lastRenderedPageBreak/>
        <w:t xml:space="preserve">If you can find just one positive thing, it’s going to make </w:t>
      </w:r>
      <w:proofErr w:type="gramStart"/>
      <w:r>
        <w:rPr>
          <w:rFonts w:cs="Courier New"/>
          <w:szCs w:val="24"/>
        </w:rPr>
        <w:t>a huge difference</w:t>
      </w:r>
      <w:proofErr w:type="gramEnd"/>
      <w:r>
        <w:rPr>
          <w:rFonts w:cs="Courier New"/>
          <w:szCs w:val="24"/>
        </w:rPr>
        <w:t xml:space="preserve"> to how you feel. </w:t>
      </w:r>
    </w:p>
    <w:p w14:paraId="656DEFAD" w14:textId="77777777" w:rsidR="00167B2C" w:rsidRDefault="00167B2C" w:rsidP="00167B2C">
      <w:pPr>
        <w:rPr>
          <w:rFonts w:cs="Courier New"/>
          <w:b/>
          <w:bCs/>
          <w:sz w:val="26"/>
          <w:szCs w:val="26"/>
        </w:rPr>
      </w:pPr>
      <w:r>
        <w:rPr>
          <w:rFonts w:cs="Courier New"/>
          <w:b/>
          <w:bCs/>
          <w:sz w:val="26"/>
          <w:szCs w:val="26"/>
        </w:rPr>
        <w:t>Remove negative sources from your life</w:t>
      </w:r>
    </w:p>
    <w:p w14:paraId="4590A6F3" w14:textId="77777777" w:rsidR="00167B2C" w:rsidRDefault="00167B2C" w:rsidP="00167B2C">
      <w:pPr>
        <w:rPr>
          <w:rFonts w:cs="Courier New"/>
          <w:szCs w:val="24"/>
        </w:rPr>
      </w:pPr>
      <w:proofErr w:type="gramStart"/>
      <w:r>
        <w:rPr>
          <w:rFonts w:cs="Courier New"/>
          <w:szCs w:val="24"/>
        </w:rPr>
        <w:t>In order to</w:t>
      </w:r>
      <w:proofErr w:type="gramEnd"/>
      <w:r>
        <w:rPr>
          <w:rFonts w:cs="Courier New"/>
          <w:szCs w:val="24"/>
        </w:rPr>
        <w:t xml:space="preserve"> focus on the positives, you’re going to need to get rid of the negatives in your life. </w:t>
      </w:r>
    </w:p>
    <w:p w14:paraId="59618FB8" w14:textId="77777777" w:rsidR="00167B2C" w:rsidRDefault="00167B2C" w:rsidP="00167B2C">
      <w:pPr>
        <w:rPr>
          <w:rFonts w:cs="Courier New"/>
          <w:szCs w:val="24"/>
        </w:rPr>
      </w:pPr>
      <w:r>
        <w:rPr>
          <w:rFonts w:cs="Courier New"/>
          <w:szCs w:val="24"/>
        </w:rPr>
        <w:t xml:space="preserve">So, think about the top three negative sources in your day to life. This could be social media, </w:t>
      </w:r>
      <w:proofErr w:type="gramStart"/>
      <w:r>
        <w:rPr>
          <w:rFonts w:cs="Courier New"/>
          <w:szCs w:val="24"/>
        </w:rPr>
        <w:t>people</w:t>
      </w:r>
      <w:proofErr w:type="gramEnd"/>
      <w:r>
        <w:rPr>
          <w:rFonts w:cs="Courier New"/>
          <w:szCs w:val="24"/>
        </w:rPr>
        <w:t xml:space="preserve"> or a particular part of your daily routine.</w:t>
      </w:r>
    </w:p>
    <w:p w14:paraId="0ED35EB6" w14:textId="77777777" w:rsidR="00167B2C" w:rsidRDefault="00167B2C" w:rsidP="00167B2C">
      <w:pPr>
        <w:rPr>
          <w:rFonts w:cs="Courier New"/>
          <w:szCs w:val="24"/>
        </w:rPr>
      </w:pPr>
      <w:r>
        <w:rPr>
          <w:rFonts w:cs="Courier New"/>
          <w:szCs w:val="24"/>
        </w:rPr>
        <w:t xml:space="preserve">Once you’ve identified where your negativity typically comes from, you can then think of ways to reduce it during the week. For example, you could endeavor to spend less time on social media each day. If </w:t>
      </w:r>
      <w:proofErr w:type="gramStart"/>
      <w:r>
        <w:rPr>
          <w:rFonts w:cs="Courier New"/>
          <w:szCs w:val="24"/>
        </w:rPr>
        <w:t>it’s</w:t>
      </w:r>
      <w:proofErr w:type="gramEnd"/>
      <w:r>
        <w:rPr>
          <w:rFonts w:cs="Courier New"/>
          <w:szCs w:val="24"/>
        </w:rPr>
        <w:t xml:space="preserve"> people bringing you down, spend less time with them and focus on surrounding yourself with more positive people.</w:t>
      </w:r>
    </w:p>
    <w:p w14:paraId="5DE52FED" w14:textId="77777777" w:rsidR="00167B2C" w:rsidRPr="00744D13" w:rsidRDefault="00167B2C" w:rsidP="00167B2C">
      <w:pPr>
        <w:rPr>
          <w:rFonts w:cs="Courier New"/>
          <w:szCs w:val="24"/>
        </w:rPr>
      </w:pPr>
      <w:r>
        <w:rPr>
          <w:rFonts w:cs="Courier New"/>
          <w:szCs w:val="24"/>
        </w:rPr>
        <w:t xml:space="preserve">When you start to introduce more positivity into your life, it’s going to help reduce those negative feelings. </w:t>
      </w:r>
    </w:p>
    <w:p w14:paraId="3C6C7FB3" w14:textId="77777777" w:rsidR="00167B2C" w:rsidRDefault="00167B2C" w:rsidP="00167B2C">
      <w:pPr>
        <w:rPr>
          <w:rFonts w:cs="Courier New"/>
          <w:b/>
          <w:bCs/>
          <w:sz w:val="26"/>
          <w:szCs w:val="26"/>
        </w:rPr>
      </w:pPr>
      <w:r>
        <w:rPr>
          <w:rFonts w:cs="Courier New"/>
          <w:b/>
          <w:bCs/>
          <w:sz w:val="26"/>
          <w:szCs w:val="26"/>
        </w:rPr>
        <w:t>Write down your thoughts and feelings</w:t>
      </w:r>
    </w:p>
    <w:p w14:paraId="022BC2FB" w14:textId="40A5D00D" w:rsidR="000C7236" w:rsidRDefault="00167B2C" w:rsidP="00167B2C">
      <w:pPr>
        <w:rPr>
          <w:rFonts w:cs="Courier New"/>
          <w:szCs w:val="24"/>
        </w:rPr>
      </w:pPr>
      <w:r>
        <w:rPr>
          <w:rFonts w:cs="Courier New"/>
          <w:szCs w:val="24"/>
        </w:rPr>
        <w:t>We mentioned earlier that bottling up negative feelings can cause them to get worse. For this reason, a great tip to overcome them is to write down your thoughts and feelings.</w:t>
      </w:r>
    </w:p>
    <w:p w14:paraId="5AED430A" w14:textId="302F346F" w:rsidR="000C7236" w:rsidRDefault="000C7236" w:rsidP="00167B2C">
      <w:pPr>
        <w:rPr>
          <w:rFonts w:cs="Courier New"/>
          <w:szCs w:val="24"/>
        </w:rPr>
      </w:pPr>
      <w:r>
        <w:rPr>
          <w:noProof/>
        </w:rPr>
        <w:drawing>
          <wp:inline distT="0" distB="0" distL="0" distR="0" wp14:anchorId="5CAFA1C7" wp14:editId="468148BF">
            <wp:extent cx="5943600" cy="32670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267075"/>
                    </a:xfrm>
                    <a:prstGeom prst="rect">
                      <a:avLst/>
                    </a:prstGeom>
                    <a:noFill/>
                    <a:ln>
                      <a:noFill/>
                    </a:ln>
                  </pic:spPr>
                </pic:pic>
              </a:graphicData>
            </a:graphic>
          </wp:inline>
        </w:drawing>
      </w:r>
    </w:p>
    <w:p w14:paraId="2599E5C6" w14:textId="77777777" w:rsidR="00167B2C" w:rsidRDefault="00167B2C" w:rsidP="00167B2C">
      <w:pPr>
        <w:rPr>
          <w:rFonts w:cs="Courier New"/>
          <w:szCs w:val="24"/>
        </w:rPr>
      </w:pPr>
      <w:r>
        <w:rPr>
          <w:rFonts w:cs="Courier New"/>
          <w:szCs w:val="24"/>
        </w:rPr>
        <w:lastRenderedPageBreak/>
        <w:t xml:space="preserve">This is especially ideal for those who feel uncomfortable talking about their feelings. Writing them down can help to get them out of your head and help you identify ways to manage them. </w:t>
      </w:r>
    </w:p>
    <w:p w14:paraId="1C10A83C" w14:textId="77777777" w:rsidR="00167B2C" w:rsidRPr="004F139F" w:rsidRDefault="00167B2C" w:rsidP="00167B2C">
      <w:pPr>
        <w:rPr>
          <w:rFonts w:cs="Courier New"/>
          <w:szCs w:val="24"/>
        </w:rPr>
      </w:pPr>
      <w:r>
        <w:rPr>
          <w:rFonts w:cs="Courier New"/>
          <w:szCs w:val="24"/>
        </w:rPr>
        <w:t>By writing down thoughts and feelings, it gives us the opportunity to better understand them. This in turn allows you to recognize when you are experiencing them, and what you can do to counteract them.</w:t>
      </w:r>
    </w:p>
    <w:p w14:paraId="4612CE54" w14:textId="2F164537" w:rsidR="00167B2C" w:rsidRDefault="00167B2C" w:rsidP="00167B2C">
      <w:pPr>
        <w:rPr>
          <w:rFonts w:cs="Courier New"/>
          <w:szCs w:val="24"/>
        </w:rPr>
      </w:pPr>
      <w:r>
        <w:rPr>
          <w:rFonts w:cs="Courier New"/>
          <w:szCs w:val="24"/>
        </w:rPr>
        <w:t xml:space="preserve">These are some of the best strategies you can use to overcome negative feelings. Addressing them and taking steps to understand them will </w:t>
      </w:r>
      <w:proofErr w:type="gramStart"/>
      <w:r>
        <w:rPr>
          <w:rFonts w:cs="Courier New"/>
          <w:szCs w:val="24"/>
        </w:rPr>
        <w:t>greatly help</w:t>
      </w:r>
      <w:proofErr w:type="gramEnd"/>
      <w:r>
        <w:rPr>
          <w:rFonts w:cs="Courier New"/>
          <w:szCs w:val="24"/>
        </w:rPr>
        <w:t xml:space="preserve"> with your ability to handle negative emotions.  </w:t>
      </w:r>
    </w:p>
    <w:p w14:paraId="046A1C29" w14:textId="2E85D99E" w:rsidR="00641041" w:rsidRDefault="00641041" w:rsidP="00167B2C">
      <w:pPr>
        <w:rPr>
          <w:rFonts w:cs="Courier New"/>
          <w:szCs w:val="24"/>
        </w:rPr>
      </w:pPr>
    </w:p>
    <w:p w14:paraId="5FFA5651" w14:textId="21CE4C0D" w:rsidR="001A7137" w:rsidRDefault="001A7137" w:rsidP="00167B2C">
      <w:pPr>
        <w:rPr>
          <w:rFonts w:cs="Courier New"/>
          <w:szCs w:val="24"/>
        </w:rPr>
      </w:pPr>
    </w:p>
    <w:p w14:paraId="02485469" w14:textId="6AC796DF" w:rsidR="001A7137" w:rsidRDefault="001A7137" w:rsidP="00167B2C">
      <w:pPr>
        <w:rPr>
          <w:rFonts w:cs="Courier New"/>
          <w:szCs w:val="24"/>
        </w:rPr>
      </w:pPr>
    </w:p>
    <w:p w14:paraId="05F3C64D" w14:textId="3BD52D14" w:rsidR="001A7137" w:rsidRDefault="001A7137" w:rsidP="00167B2C">
      <w:pPr>
        <w:rPr>
          <w:rFonts w:cs="Courier New"/>
          <w:szCs w:val="24"/>
        </w:rPr>
      </w:pPr>
    </w:p>
    <w:p w14:paraId="7C2F1BEC" w14:textId="624851D9" w:rsidR="001A7137" w:rsidRDefault="001A7137" w:rsidP="00167B2C">
      <w:pPr>
        <w:rPr>
          <w:rFonts w:cs="Courier New"/>
          <w:szCs w:val="24"/>
        </w:rPr>
      </w:pPr>
    </w:p>
    <w:p w14:paraId="0B78E24E" w14:textId="41723332" w:rsidR="001A7137" w:rsidRDefault="001A7137" w:rsidP="00167B2C">
      <w:pPr>
        <w:rPr>
          <w:rFonts w:cs="Courier New"/>
          <w:szCs w:val="24"/>
        </w:rPr>
      </w:pPr>
    </w:p>
    <w:p w14:paraId="5522DBB5" w14:textId="06C995B4" w:rsidR="001A7137" w:rsidRDefault="001A7137" w:rsidP="00167B2C">
      <w:pPr>
        <w:rPr>
          <w:rFonts w:cs="Courier New"/>
          <w:szCs w:val="24"/>
        </w:rPr>
      </w:pPr>
    </w:p>
    <w:p w14:paraId="7E80C146" w14:textId="5B71CE9C" w:rsidR="001A7137" w:rsidRDefault="001A7137" w:rsidP="00167B2C">
      <w:pPr>
        <w:rPr>
          <w:rFonts w:cs="Courier New"/>
          <w:szCs w:val="24"/>
        </w:rPr>
      </w:pPr>
    </w:p>
    <w:p w14:paraId="381030BB" w14:textId="458B9D59" w:rsidR="001A7137" w:rsidRDefault="001A7137" w:rsidP="00167B2C">
      <w:pPr>
        <w:rPr>
          <w:rFonts w:cs="Courier New"/>
          <w:szCs w:val="24"/>
        </w:rPr>
      </w:pPr>
    </w:p>
    <w:p w14:paraId="18203F51" w14:textId="392E6A16" w:rsidR="001A7137" w:rsidRDefault="001A7137" w:rsidP="00167B2C">
      <w:pPr>
        <w:rPr>
          <w:rFonts w:cs="Courier New"/>
          <w:szCs w:val="24"/>
        </w:rPr>
      </w:pPr>
    </w:p>
    <w:p w14:paraId="44A8ABE1" w14:textId="733ED5B5" w:rsidR="001A7137" w:rsidRDefault="001A7137" w:rsidP="00167B2C">
      <w:pPr>
        <w:rPr>
          <w:rFonts w:cs="Courier New"/>
          <w:szCs w:val="24"/>
        </w:rPr>
      </w:pPr>
    </w:p>
    <w:p w14:paraId="4C997485" w14:textId="52A5909E" w:rsidR="001A7137" w:rsidRDefault="001A7137" w:rsidP="00167B2C">
      <w:pPr>
        <w:rPr>
          <w:rFonts w:cs="Courier New"/>
          <w:szCs w:val="24"/>
        </w:rPr>
      </w:pPr>
    </w:p>
    <w:p w14:paraId="34A9D2AB" w14:textId="07BDFB6D" w:rsidR="001A7137" w:rsidRDefault="001A7137" w:rsidP="00167B2C">
      <w:pPr>
        <w:rPr>
          <w:rFonts w:cs="Courier New"/>
          <w:szCs w:val="24"/>
        </w:rPr>
      </w:pPr>
    </w:p>
    <w:p w14:paraId="1E6340FE" w14:textId="160E741A" w:rsidR="001A7137" w:rsidRDefault="001A7137" w:rsidP="00167B2C">
      <w:pPr>
        <w:rPr>
          <w:rFonts w:cs="Courier New"/>
          <w:szCs w:val="24"/>
        </w:rPr>
      </w:pPr>
    </w:p>
    <w:p w14:paraId="4388D81F" w14:textId="6F2B05D0" w:rsidR="001A7137" w:rsidRDefault="001A7137" w:rsidP="00167B2C">
      <w:pPr>
        <w:rPr>
          <w:rFonts w:cs="Courier New"/>
          <w:szCs w:val="24"/>
        </w:rPr>
      </w:pPr>
    </w:p>
    <w:p w14:paraId="608AE250" w14:textId="243B87A3" w:rsidR="001A7137" w:rsidRDefault="001A7137" w:rsidP="00167B2C">
      <w:pPr>
        <w:rPr>
          <w:rFonts w:cs="Courier New"/>
          <w:szCs w:val="24"/>
        </w:rPr>
      </w:pPr>
    </w:p>
    <w:p w14:paraId="1ACF2DDE" w14:textId="64E373EF" w:rsidR="001A7137" w:rsidRDefault="001A7137" w:rsidP="00167B2C">
      <w:pPr>
        <w:rPr>
          <w:rFonts w:cs="Courier New"/>
          <w:szCs w:val="24"/>
        </w:rPr>
      </w:pPr>
    </w:p>
    <w:p w14:paraId="04E396E8" w14:textId="2DB0F8B2" w:rsidR="001A7137" w:rsidRDefault="001A7137" w:rsidP="00167B2C">
      <w:pPr>
        <w:rPr>
          <w:rFonts w:cs="Courier New"/>
          <w:szCs w:val="24"/>
        </w:rPr>
      </w:pPr>
    </w:p>
    <w:p w14:paraId="79419EE0" w14:textId="77777777" w:rsidR="001A7137" w:rsidRDefault="001A7137" w:rsidP="00167B2C">
      <w:pPr>
        <w:rPr>
          <w:rFonts w:cs="Courier New"/>
          <w:szCs w:val="24"/>
        </w:rPr>
      </w:pPr>
    </w:p>
    <w:p w14:paraId="2BD92570" w14:textId="77777777" w:rsidR="00641041" w:rsidRPr="00B549D4" w:rsidRDefault="00641041" w:rsidP="00641041">
      <w:pPr>
        <w:pStyle w:val="Heading1"/>
      </w:pPr>
      <w:bookmarkStart w:id="2" w:name="_Toc44941749"/>
      <w:r>
        <w:lastRenderedPageBreak/>
        <w:t>8</w:t>
      </w:r>
      <w:r w:rsidRPr="00B549D4">
        <w:t xml:space="preserve"> Techniques for Relieving Stress</w:t>
      </w:r>
      <w:bookmarkEnd w:id="2"/>
    </w:p>
    <w:p w14:paraId="272B4FC8" w14:textId="77777777" w:rsidR="00641041" w:rsidRDefault="00641041" w:rsidP="00641041">
      <w:pPr>
        <w:rPr>
          <w:rFonts w:cs="Courier New"/>
          <w:szCs w:val="24"/>
        </w:rPr>
      </w:pPr>
    </w:p>
    <w:p w14:paraId="4CF6704F" w14:textId="77777777" w:rsidR="000C7236" w:rsidRDefault="000C7236" w:rsidP="00641041">
      <w:pPr>
        <w:rPr>
          <w:rFonts w:cs="Courier New"/>
          <w:szCs w:val="24"/>
        </w:rPr>
      </w:pPr>
      <w:r>
        <w:rPr>
          <w:noProof/>
        </w:rPr>
        <w:drawing>
          <wp:inline distT="0" distB="0" distL="0" distR="0" wp14:anchorId="4E7FD28B" wp14:editId="686A9BD3">
            <wp:extent cx="5990864" cy="3028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28842" cy="3048151"/>
                    </a:xfrm>
                    <a:prstGeom prst="rect">
                      <a:avLst/>
                    </a:prstGeom>
                    <a:noFill/>
                    <a:ln>
                      <a:noFill/>
                    </a:ln>
                  </pic:spPr>
                </pic:pic>
              </a:graphicData>
            </a:graphic>
          </wp:inline>
        </w:drawing>
      </w:r>
    </w:p>
    <w:p w14:paraId="0967B6D4" w14:textId="77777777" w:rsidR="000C7236" w:rsidRDefault="000C7236" w:rsidP="00641041">
      <w:pPr>
        <w:rPr>
          <w:rFonts w:cs="Courier New"/>
          <w:szCs w:val="24"/>
        </w:rPr>
      </w:pPr>
    </w:p>
    <w:p w14:paraId="447DF2DC" w14:textId="253F5334" w:rsidR="00641041" w:rsidRDefault="00641041" w:rsidP="00641041">
      <w:pPr>
        <w:rPr>
          <w:rFonts w:cs="Courier New"/>
          <w:szCs w:val="24"/>
        </w:rPr>
      </w:pPr>
      <w:r w:rsidRPr="00B549D4">
        <w:rPr>
          <w:rFonts w:cs="Courier New"/>
          <w:szCs w:val="24"/>
        </w:rPr>
        <w:t>During a crisis, it’s common for stress levels to dramatically increase.</w:t>
      </w:r>
      <w:r>
        <w:rPr>
          <w:rFonts w:cs="Courier New"/>
          <w:szCs w:val="24"/>
        </w:rPr>
        <w:t xml:space="preserve"> The trouble is excess levels of stress can lead to emotional distress. It can have an impact on every aspect of your life and in extreme cases, cause issues with your physical health.</w:t>
      </w:r>
    </w:p>
    <w:p w14:paraId="2EDAAC1A" w14:textId="77777777" w:rsidR="00641041" w:rsidRDefault="00641041" w:rsidP="00641041">
      <w:pPr>
        <w:rPr>
          <w:rFonts w:cs="Courier New"/>
          <w:szCs w:val="24"/>
        </w:rPr>
      </w:pPr>
      <w:r>
        <w:rPr>
          <w:rFonts w:cs="Courier New"/>
          <w:szCs w:val="24"/>
        </w:rPr>
        <w:t>If you’re looking to heal after a crisis, it’s important to find ways to reduce your levels of stress. Here, we’ll look at 5 techniques you can use to relieve stress to achieve better emotional stability.</w:t>
      </w:r>
    </w:p>
    <w:p w14:paraId="1609348B" w14:textId="77777777" w:rsidR="00641041" w:rsidRDefault="00641041" w:rsidP="00641041">
      <w:pPr>
        <w:rPr>
          <w:rFonts w:cs="Courier New"/>
          <w:b/>
          <w:bCs/>
          <w:sz w:val="26"/>
          <w:szCs w:val="26"/>
        </w:rPr>
      </w:pPr>
      <w:r>
        <w:rPr>
          <w:rFonts w:cs="Courier New"/>
          <w:b/>
          <w:bCs/>
          <w:sz w:val="26"/>
          <w:szCs w:val="26"/>
        </w:rPr>
        <w:t>1. Practice regular meditation</w:t>
      </w:r>
    </w:p>
    <w:p w14:paraId="7A317CD4" w14:textId="77777777" w:rsidR="00641041" w:rsidRDefault="00641041" w:rsidP="00641041">
      <w:pPr>
        <w:rPr>
          <w:rFonts w:cs="Courier New"/>
          <w:szCs w:val="24"/>
        </w:rPr>
      </w:pPr>
      <w:r>
        <w:rPr>
          <w:rFonts w:cs="Courier New"/>
          <w:szCs w:val="24"/>
        </w:rPr>
        <w:t xml:space="preserve">Meditation is one of the most effective stress busting techniques you can use. However, it’s not always easy to get into. You will need to practice meditating </w:t>
      </w:r>
      <w:proofErr w:type="gramStart"/>
      <w:r>
        <w:rPr>
          <w:rFonts w:cs="Courier New"/>
          <w:szCs w:val="24"/>
        </w:rPr>
        <w:t>in order to</w:t>
      </w:r>
      <w:proofErr w:type="gramEnd"/>
      <w:r>
        <w:rPr>
          <w:rFonts w:cs="Courier New"/>
          <w:szCs w:val="24"/>
        </w:rPr>
        <w:t xml:space="preserve"> master the technique.</w:t>
      </w:r>
    </w:p>
    <w:p w14:paraId="578EC408" w14:textId="5CE8EB9B" w:rsidR="00641041" w:rsidRDefault="00641041" w:rsidP="00641041">
      <w:pPr>
        <w:rPr>
          <w:rFonts w:cs="Courier New"/>
          <w:szCs w:val="24"/>
        </w:rPr>
      </w:pPr>
      <w:r>
        <w:rPr>
          <w:rFonts w:cs="Courier New"/>
          <w:szCs w:val="24"/>
        </w:rPr>
        <w:t xml:space="preserve">Even just 5-10 minutes a day to start with can make </w:t>
      </w:r>
      <w:proofErr w:type="gramStart"/>
      <w:r>
        <w:rPr>
          <w:rFonts w:cs="Courier New"/>
          <w:szCs w:val="24"/>
        </w:rPr>
        <w:t>a huge difference</w:t>
      </w:r>
      <w:proofErr w:type="gramEnd"/>
      <w:r>
        <w:rPr>
          <w:rFonts w:cs="Courier New"/>
          <w:szCs w:val="24"/>
        </w:rPr>
        <w:t xml:space="preserve"> to your stress levels. You’ll find plenty of guided meditation routines online you can follow.</w:t>
      </w:r>
    </w:p>
    <w:p w14:paraId="6EA3801C" w14:textId="1C3B3E4B" w:rsidR="000C7236" w:rsidRDefault="000C7236" w:rsidP="00641041">
      <w:pPr>
        <w:rPr>
          <w:rFonts w:cs="Courier New"/>
          <w:szCs w:val="24"/>
        </w:rPr>
      </w:pPr>
    </w:p>
    <w:p w14:paraId="27D18F73" w14:textId="77777777" w:rsidR="000C7236" w:rsidRPr="006C0BD0" w:rsidRDefault="000C7236" w:rsidP="00641041">
      <w:pPr>
        <w:rPr>
          <w:rFonts w:cs="Courier New"/>
          <w:szCs w:val="24"/>
        </w:rPr>
      </w:pPr>
    </w:p>
    <w:p w14:paraId="1B0339DB" w14:textId="77777777" w:rsidR="00641041" w:rsidRDefault="00641041" w:rsidP="00641041">
      <w:pPr>
        <w:rPr>
          <w:rFonts w:cs="Courier New"/>
          <w:b/>
          <w:bCs/>
          <w:sz w:val="26"/>
          <w:szCs w:val="26"/>
        </w:rPr>
      </w:pPr>
      <w:r>
        <w:rPr>
          <w:rFonts w:cs="Courier New"/>
          <w:b/>
          <w:bCs/>
          <w:sz w:val="26"/>
          <w:szCs w:val="26"/>
        </w:rPr>
        <w:lastRenderedPageBreak/>
        <w:t>2. Daily exercise</w:t>
      </w:r>
    </w:p>
    <w:p w14:paraId="65CF3CF4" w14:textId="77777777" w:rsidR="00641041" w:rsidRPr="006C0BD0" w:rsidRDefault="00641041" w:rsidP="00641041">
      <w:pPr>
        <w:rPr>
          <w:rFonts w:cs="Courier New"/>
          <w:szCs w:val="24"/>
        </w:rPr>
      </w:pPr>
      <w:r>
        <w:rPr>
          <w:rFonts w:cs="Courier New"/>
          <w:szCs w:val="24"/>
        </w:rPr>
        <w:t>Another highly effective stress buster is exercise. Ideally, you should be getting at least 30 minutes exercise each day. This releases a feel-good hormone, naturally making you feel more energized, in control and happier. You’ll find yoga is an especially great exercise to combat stress.</w:t>
      </w:r>
    </w:p>
    <w:p w14:paraId="5A6257E5" w14:textId="77777777" w:rsidR="00641041" w:rsidRDefault="00641041" w:rsidP="00641041">
      <w:pPr>
        <w:rPr>
          <w:rFonts w:cs="Courier New"/>
          <w:b/>
          <w:bCs/>
          <w:sz w:val="26"/>
          <w:szCs w:val="26"/>
        </w:rPr>
      </w:pPr>
      <w:r>
        <w:rPr>
          <w:rFonts w:cs="Courier New"/>
          <w:b/>
          <w:bCs/>
          <w:sz w:val="26"/>
          <w:szCs w:val="26"/>
        </w:rPr>
        <w:t>3. Try relaxing scents</w:t>
      </w:r>
    </w:p>
    <w:p w14:paraId="09D2E4AE" w14:textId="77777777" w:rsidR="00641041" w:rsidRDefault="00641041" w:rsidP="00641041">
      <w:pPr>
        <w:rPr>
          <w:rFonts w:cs="Courier New"/>
          <w:szCs w:val="24"/>
        </w:rPr>
      </w:pPr>
      <w:r>
        <w:rPr>
          <w:rFonts w:cs="Courier New"/>
          <w:szCs w:val="24"/>
        </w:rPr>
        <w:t xml:space="preserve">You can use the power of smell to reduce stress too. This is a great instant stress busting tip you can follow. </w:t>
      </w:r>
    </w:p>
    <w:p w14:paraId="7A9B9DAE" w14:textId="77777777" w:rsidR="00641041" w:rsidRPr="006C0BD0" w:rsidRDefault="00641041" w:rsidP="00641041">
      <w:pPr>
        <w:rPr>
          <w:rFonts w:cs="Courier New"/>
          <w:szCs w:val="24"/>
        </w:rPr>
      </w:pPr>
      <w:r>
        <w:rPr>
          <w:rFonts w:cs="Courier New"/>
          <w:szCs w:val="24"/>
        </w:rPr>
        <w:t xml:space="preserve">While all nice smells can prove relaxing, some are known to reduce stress more effectively than others. Focus on scents such as lavender, Bergamot, Rose and </w:t>
      </w:r>
      <w:proofErr w:type="spellStart"/>
      <w:r>
        <w:rPr>
          <w:rFonts w:cs="Courier New"/>
          <w:szCs w:val="24"/>
        </w:rPr>
        <w:t>Ylang</w:t>
      </w:r>
      <w:proofErr w:type="spellEnd"/>
      <w:r>
        <w:rPr>
          <w:rFonts w:cs="Courier New"/>
          <w:szCs w:val="24"/>
        </w:rPr>
        <w:t xml:space="preserve"> </w:t>
      </w:r>
      <w:proofErr w:type="spellStart"/>
      <w:r>
        <w:rPr>
          <w:rFonts w:cs="Courier New"/>
          <w:szCs w:val="24"/>
        </w:rPr>
        <w:t>Ylang</w:t>
      </w:r>
      <w:proofErr w:type="spellEnd"/>
      <w:r>
        <w:rPr>
          <w:rFonts w:cs="Courier New"/>
          <w:szCs w:val="24"/>
        </w:rPr>
        <w:t xml:space="preserve"> to experience fast stress relief benefits.</w:t>
      </w:r>
    </w:p>
    <w:p w14:paraId="3EFD1E70" w14:textId="77777777" w:rsidR="00641041" w:rsidRDefault="00641041" w:rsidP="00641041">
      <w:pPr>
        <w:rPr>
          <w:rFonts w:cs="Courier New"/>
          <w:b/>
          <w:bCs/>
          <w:sz w:val="26"/>
          <w:szCs w:val="26"/>
        </w:rPr>
      </w:pPr>
      <w:r>
        <w:rPr>
          <w:rFonts w:cs="Courier New"/>
          <w:b/>
          <w:bCs/>
          <w:sz w:val="26"/>
          <w:szCs w:val="26"/>
        </w:rPr>
        <w:t>4. Reduce your alcohol and caffeine consumption</w:t>
      </w:r>
    </w:p>
    <w:p w14:paraId="60DE5C25" w14:textId="7D56DCD2" w:rsidR="001A7137" w:rsidRDefault="001A7137" w:rsidP="00641041">
      <w:pPr>
        <w:rPr>
          <w:rFonts w:cs="Courier New"/>
          <w:szCs w:val="24"/>
        </w:rPr>
      </w:pPr>
      <w:r>
        <w:rPr>
          <w:noProof/>
        </w:rPr>
        <w:drawing>
          <wp:inline distT="0" distB="0" distL="0" distR="0" wp14:anchorId="439EBEC4" wp14:editId="713529DC">
            <wp:extent cx="5685739" cy="35337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7180" cy="3553316"/>
                    </a:xfrm>
                    <a:prstGeom prst="rect">
                      <a:avLst/>
                    </a:prstGeom>
                    <a:noFill/>
                    <a:ln>
                      <a:noFill/>
                    </a:ln>
                  </pic:spPr>
                </pic:pic>
              </a:graphicData>
            </a:graphic>
          </wp:inline>
        </w:drawing>
      </w:r>
    </w:p>
    <w:p w14:paraId="0F857CD7" w14:textId="6CBE7012" w:rsidR="00641041" w:rsidRDefault="00641041" w:rsidP="00641041">
      <w:pPr>
        <w:rPr>
          <w:rFonts w:cs="Courier New"/>
          <w:szCs w:val="24"/>
        </w:rPr>
      </w:pPr>
      <w:r>
        <w:rPr>
          <w:rFonts w:cs="Courier New"/>
          <w:szCs w:val="24"/>
        </w:rPr>
        <w:t xml:space="preserve">While having a single cup of coffee or a glass of wine in the evenings might help you function, too much alcohol and caffeine can be detrimental to your mental health. Caffeine </w:t>
      </w:r>
      <w:proofErr w:type="gramStart"/>
      <w:r>
        <w:rPr>
          <w:rFonts w:cs="Courier New"/>
          <w:szCs w:val="24"/>
        </w:rPr>
        <w:t>in particular can</w:t>
      </w:r>
      <w:proofErr w:type="gramEnd"/>
      <w:r>
        <w:rPr>
          <w:rFonts w:cs="Courier New"/>
          <w:szCs w:val="24"/>
        </w:rPr>
        <w:t xml:space="preserve"> increase anxiety levels when drunk in excess.</w:t>
      </w:r>
    </w:p>
    <w:p w14:paraId="0F1308E5" w14:textId="77777777" w:rsidR="00641041" w:rsidRPr="0044099B" w:rsidRDefault="00641041" w:rsidP="00641041">
      <w:pPr>
        <w:rPr>
          <w:rFonts w:cs="Courier New"/>
          <w:szCs w:val="24"/>
        </w:rPr>
      </w:pPr>
      <w:r>
        <w:rPr>
          <w:rFonts w:cs="Courier New"/>
          <w:szCs w:val="24"/>
        </w:rPr>
        <w:t xml:space="preserve">So, cut down your caffeine and alcohol consumption and see how much of a difference it makes to your stress levels. </w:t>
      </w:r>
    </w:p>
    <w:p w14:paraId="6848E2ED" w14:textId="77777777" w:rsidR="00641041" w:rsidRDefault="00641041" w:rsidP="00641041">
      <w:pPr>
        <w:rPr>
          <w:rFonts w:cs="Courier New"/>
          <w:b/>
          <w:bCs/>
          <w:sz w:val="26"/>
          <w:szCs w:val="26"/>
        </w:rPr>
      </w:pPr>
      <w:r>
        <w:rPr>
          <w:rFonts w:cs="Courier New"/>
          <w:b/>
          <w:bCs/>
          <w:sz w:val="26"/>
          <w:szCs w:val="26"/>
        </w:rPr>
        <w:lastRenderedPageBreak/>
        <w:t>5. Practice breathing techniques</w:t>
      </w:r>
    </w:p>
    <w:p w14:paraId="4F367E9B" w14:textId="77777777" w:rsidR="00641041" w:rsidRDefault="00641041" w:rsidP="00641041">
      <w:pPr>
        <w:rPr>
          <w:rFonts w:cs="Courier New"/>
          <w:szCs w:val="24"/>
        </w:rPr>
      </w:pPr>
      <w:r>
        <w:rPr>
          <w:rFonts w:cs="Courier New"/>
          <w:szCs w:val="24"/>
        </w:rPr>
        <w:t xml:space="preserve">Another instant stress reducer is deep breathing exercises. It may sound overly simple, but taking deep, slow breaths when you feel anxious or stressed can instantly reduce those feelings. </w:t>
      </w:r>
    </w:p>
    <w:p w14:paraId="78A3D859" w14:textId="77777777" w:rsidR="00641041" w:rsidRPr="0044099B" w:rsidRDefault="00641041" w:rsidP="00641041">
      <w:pPr>
        <w:rPr>
          <w:rFonts w:cs="Courier New"/>
          <w:szCs w:val="24"/>
        </w:rPr>
      </w:pPr>
      <w:r>
        <w:rPr>
          <w:rFonts w:cs="Courier New"/>
          <w:szCs w:val="24"/>
        </w:rPr>
        <w:t>You’ll find lots of breathing techniques you can follow online. Try out different techniques until you find one that works for you.</w:t>
      </w:r>
    </w:p>
    <w:p w14:paraId="40AFB895" w14:textId="77777777" w:rsidR="00641041" w:rsidRDefault="00641041" w:rsidP="00641041">
      <w:pPr>
        <w:rPr>
          <w:rFonts w:cs="Courier New"/>
          <w:b/>
          <w:bCs/>
          <w:sz w:val="26"/>
          <w:szCs w:val="26"/>
        </w:rPr>
      </w:pPr>
      <w:r>
        <w:rPr>
          <w:rFonts w:cs="Courier New"/>
          <w:b/>
          <w:bCs/>
          <w:sz w:val="26"/>
          <w:szCs w:val="26"/>
        </w:rPr>
        <w:t>6. Maintain social connections</w:t>
      </w:r>
    </w:p>
    <w:p w14:paraId="00104A81" w14:textId="08625985" w:rsidR="000C7236" w:rsidRPr="00957161" w:rsidRDefault="00641041" w:rsidP="00641041">
      <w:pPr>
        <w:rPr>
          <w:rFonts w:cs="Courier New"/>
          <w:szCs w:val="24"/>
        </w:rPr>
      </w:pPr>
      <w:r>
        <w:rPr>
          <w:rFonts w:cs="Courier New"/>
          <w:szCs w:val="24"/>
        </w:rPr>
        <w:t xml:space="preserve">If you surround yourself with loved ones, you’re going to feel much less stressed than if you isolate yourself. Maintaining social connections is crucial to your emotional wellbeing. So, take the time to check in with friends and family and don’t try and deal with everything by yourself. </w:t>
      </w:r>
    </w:p>
    <w:p w14:paraId="79FE6937" w14:textId="77777777" w:rsidR="00641041" w:rsidRDefault="00641041" w:rsidP="00641041">
      <w:pPr>
        <w:rPr>
          <w:rFonts w:cs="Courier New"/>
          <w:b/>
          <w:bCs/>
          <w:sz w:val="26"/>
          <w:szCs w:val="26"/>
        </w:rPr>
      </w:pPr>
      <w:r>
        <w:rPr>
          <w:rFonts w:cs="Courier New"/>
          <w:b/>
          <w:bCs/>
          <w:sz w:val="26"/>
          <w:szCs w:val="26"/>
        </w:rPr>
        <w:t>7. Laugh more</w:t>
      </w:r>
    </w:p>
    <w:p w14:paraId="301754A6" w14:textId="51454428" w:rsidR="00641041" w:rsidRDefault="00641041" w:rsidP="00641041">
      <w:pPr>
        <w:rPr>
          <w:rFonts w:cs="Courier New"/>
          <w:szCs w:val="24"/>
        </w:rPr>
      </w:pPr>
      <w:r>
        <w:rPr>
          <w:rFonts w:cs="Courier New"/>
          <w:szCs w:val="24"/>
        </w:rPr>
        <w:t xml:space="preserve">After a crisis, the last thing you’ll feel like doing is laughing. However, did you know it can instantly make you feel better? Watch things that make you laugh and spend time with people who bring out the fun and laughter in life. The more you laugh, the more relaxed and happier you’re going to feel. </w:t>
      </w:r>
    </w:p>
    <w:p w14:paraId="6954894C" w14:textId="57E58697" w:rsidR="000C7236" w:rsidRDefault="000C7236" w:rsidP="00641041">
      <w:pPr>
        <w:rPr>
          <w:rFonts w:cs="Courier New"/>
          <w:szCs w:val="24"/>
        </w:rPr>
      </w:pPr>
      <w:r>
        <w:rPr>
          <w:noProof/>
        </w:rPr>
        <w:drawing>
          <wp:inline distT="0" distB="0" distL="0" distR="0" wp14:anchorId="4C0FA07D" wp14:editId="14067C91">
            <wp:extent cx="5819589" cy="36099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44031" cy="3625137"/>
                    </a:xfrm>
                    <a:prstGeom prst="rect">
                      <a:avLst/>
                    </a:prstGeom>
                    <a:noFill/>
                    <a:ln>
                      <a:noFill/>
                    </a:ln>
                  </pic:spPr>
                </pic:pic>
              </a:graphicData>
            </a:graphic>
          </wp:inline>
        </w:drawing>
      </w:r>
    </w:p>
    <w:p w14:paraId="1B692660" w14:textId="77777777" w:rsidR="001A7137" w:rsidRPr="00666FAE" w:rsidRDefault="001A7137" w:rsidP="00641041">
      <w:pPr>
        <w:rPr>
          <w:rFonts w:cs="Courier New"/>
          <w:szCs w:val="24"/>
        </w:rPr>
      </w:pPr>
    </w:p>
    <w:p w14:paraId="0A172CEA" w14:textId="77777777" w:rsidR="00641041" w:rsidRDefault="00641041" w:rsidP="00641041">
      <w:pPr>
        <w:rPr>
          <w:rFonts w:cs="Courier New"/>
          <w:b/>
          <w:bCs/>
          <w:sz w:val="26"/>
          <w:szCs w:val="26"/>
        </w:rPr>
      </w:pPr>
      <w:r>
        <w:rPr>
          <w:rFonts w:cs="Courier New"/>
          <w:b/>
          <w:bCs/>
          <w:sz w:val="26"/>
          <w:szCs w:val="26"/>
        </w:rPr>
        <w:lastRenderedPageBreak/>
        <w:t>8. Practice gratitude</w:t>
      </w:r>
    </w:p>
    <w:p w14:paraId="3622C0DC" w14:textId="77777777" w:rsidR="00641041" w:rsidRDefault="00641041" w:rsidP="00641041">
      <w:pPr>
        <w:rPr>
          <w:rFonts w:cs="Courier New"/>
          <w:szCs w:val="24"/>
        </w:rPr>
      </w:pPr>
      <w:r>
        <w:rPr>
          <w:rFonts w:cs="Courier New"/>
          <w:szCs w:val="24"/>
        </w:rPr>
        <w:t xml:space="preserve">Finally, another way to relieve stress is to practice gratitude. That is, making a daily list of the things you’re grateful for. Even in the most difficult of times, there is always something to be thankful for. It could be your health, having a roof over your head or simply being thankful to be alive. </w:t>
      </w:r>
    </w:p>
    <w:p w14:paraId="6E4D8612" w14:textId="77777777" w:rsidR="00641041" w:rsidRDefault="00641041" w:rsidP="00641041">
      <w:pPr>
        <w:rPr>
          <w:rFonts w:cs="Courier New"/>
          <w:szCs w:val="24"/>
        </w:rPr>
      </w:pPr>
      <w:r>
        <w:rPr>
          <w:rFonts w:cs="Courier New"/>
          <w:szCs w:val="24"/>
        </w:rPr>
        <w:t xml:space="preserve">By writing down three things you are grateful for each day, you’ll start to feel so much more positive. Experts claim it takes around 21 days for daily gratitude to make your life better. </w:t>
      </w:r>
    </w:p>
    <w:p w14:paraId="2F1D4BB0" w14:textId="2BF1EA59" w:rsidR="00641041" w:rsidRDefault="00641041" w:rsidP="00641041">
      <w:pPr>
        <w:rPr>
          <w:rFonts w:cs="Courier New"/>
          <w:szCs w:val="24"/>
        </w:rPr>
      </w:pPr>
      <w:r>
        <w:rPr>
          <w:rFonts w:cs="Courier New"/>
          <w:szCs w:val="24"/>
        </w:rPr>
        <w:t xml:space="preserve">Finding ways to reduce your stress and deal with negative emotions after a crisis is crucial. The above </w:t>
      </w:r>
      <w:proofErr w:type="gramStart"/>
      <w:r>
        <w:rPr>
          <w:rFonts w:cs="Courier New"/>
          <w:szCs w:val="24"/>
        </w:rPr>
        <w:t>are</w:t>
      </w:r>
      <w:proofErr w:type="gramEnd"/>
      <w:r>
        <w:rPr>
          <w:rFonts w:cs="Courier New"/>
          <w:szCs w:val="24"/>
        </w:rPr>
        <w:t xml:space="preserve"> some of the fastest and most effective techniques for relieving stress.</w:t>
      </w:r>
    </w:p>
    <w:p w14:paraId="7AB81805" w14:textId="037E60CC" w:rsidR="001A7137" w:rsidRDefault="001A7137" w:rsidP="00641041">
      <w:pPr>
        <w:rPr>
          <w:rFonts w:cs="Courier New"/>
          <w:szCs w:val="24"/>
        </w:rPr>
      </w:pPr>
    </w:p>
    <w:p w14:paraId="225411A8" w14:textId="5485D198" w:rsidR="001A7137" w:rsidRDefault="001A7137" w:rsidP="00641041">
      <w:pPr>
        <w:rPr>
          <w:rFonts w:cs="Courier New"/>
          <w:szCs w:val="24"/>
        </w:rPr>
      </w:pPr>
    </w:p>
    <w:p w14:paraId="2CC69002" w14:textId="7526DF2A" w:rsidR="001A7137" w:rsidRDefault="001A7137" w:rsidP="00641041">
      <w:pPr>
        <w:rPr>
          <w:rFonts w:cs="Courier New"/>
          <w:szCs w:val="24"/>
        </w:rPr>
      </w:pPr>
    </w:p>
    <w:p w14:paraId="6F4C3189" w14:textId="48714F66" w:rsidR="001A7137" w:rsidRDefault="001A7137" w:rsidP="00641041">
      <w:pPr>
        <w:rPr>
          <w:rFonts w:cs="Courier New"/>
          <w:szCs w:val="24"/>
        </w:rPr>
      </w:pPr>
    </w:p>
    <w:p w14:paraId="3DFFD4B2" w14:textId="3E414DD4" w:rsidR="001A7137" w:rsidRDefault="001A7137" w:rsidP="00641041">
      <w:pPr>
        <w:rPr>
          <w:rFonts w:cs="Courier New"/>
          <w:szCs w:val="24"/>
        </w:rPr>
      </w:pPr>
    </w:p>
    <w:p w14:paraId="6A539BC0" w14:textId="5173956C" w:rsidR="001A7137" w:rsidRDefault="001A7137" w:rsidP="00641041">
      <w:pPr>
        <w:rPr>
          <w:rFonts w:cs="Courier New"/>
          <w:szCs w:val="24"/>
        </w:rPr>
      </w:pPr>
    </w:p>
    <w:p w14:paraId="5A3824AE" w14:textId="5CC853CE" w:rsidR="001A7137" w:rsidRDefault="001A7137" w:rsidP="00641041">
      <w:pPr>
        <w:rPr>
          <w:rFonts w:cs="Courier New"/>
          <w:szCs w:val="24"/>
        </w:rPr>
      </w:pPr>
    </w:p>
    <w:p w14:paraId="0C43E8E5" w14:textId="27814AEC" w:rsidR="001A7137" w:rsidRDefault="001A7137" w:rsidP="00641041">
      <w:pPr>
        <w:rPr>
          <w:rFonts w:cs="Courier New"/>
          <w:szCs w:val="24"/>
        </w:rPr>
      </w:pPr>
    </w:p>
    <w:p w14:paraId="26240053" w14:textId="698FFF23" w:rsidR="001A7137" w:rsidRDefault="001A7137" w:rsidP="00641041">
      <w:pPr>
        <w:rPr>
          <w:rFonts w:cs="Courier New"/>
          <w:szCs w:val="24"/>
        </w:rPr>
      </w:pPr>
    </w:p>
    <w:p w14:paraId="543BD15B" w14:textId="23A80061" w:rsidR="001A7137" w:rsidRDefault="001A7137" w:rsidP="00641041">
      <w:pPr>
        <w:rPr>
          <w:rFonts w:cs="Courier New"/>
          <w:szCs w:val="24"/>
        </w:rPr>
      </w:pPr>
    </w:p>
    <w:p w14:paraId="7F236000" w14:textId="098BD28D" w:rsidR="001A7137" w:rsidRDefault="001A7137" w:rsidP="00641041">
      <w:pPr>
        <w:rPr>
          <w:rFonts w:cs="Courier New"/>
          <w:szCs w:val="24"/>
        </w:rPr>
      </w:pPr>
    </w:p>
    <w:p w14:paraId="541929C9" w14:textId="344E0B1B" w:rsidR="001A7137" w:rsidRDefault="001A7137" w:rsidP="00641041">
      <w:pPr>
        <w:rPr>
          <w:rFonts w:cs="Courier New"/>
          <w:szCs w:val="24"/>
        </w:rPr>
      </w:pPr>
    </w:p>
    <w:p w14:paraId="310CE672" w14:textId="6A08E7B5" w:rsidR="001A7137" w:rsidRDefault="001A7137" w:rsidP="00641041">
      <w:pPr>
        <w:rPr>
          <w:rFonts w:cs="Courier New"/>
          <w:szCs w:val="24"/>
        </w:rPr>
      </w:pPr>
    </w:p>
    <w:p w14:paraId="72ADF513" w14:textId="4D0C1EEB" w:rsidR="001A7137" w:rsidRDefault="001A7137" w:rsidP="00641041">
      <w:pPr>
        <w:rPr>
          <w:rFonts w:cs="Courier New"/>
          <w:szCs w:val="24"/>
        </w:rPr>
      </w:pPr>
    </w:p>
    <w:p w14:paraId="650AFFC0" w14:textId="2203F6D9" w:rsidR="001A7137" w:rsidRDefault="001A7137" w:rsidP="00641041">
      <w:pPr>
        <w:rPr>
          <w:rFonts w:cs="Courier New"/>
          <w:szCs w:val="24"/>
        </w:rPr>
      </w:pPr>
    </w:p>
    <w:p w14:paraId="0D21A3B9" w14:textId="3ABBF770" w:rsidR="001A7137" w:rsidRDefault="001A7137" w:rsidP="00641041">
      <w:pPr>
        <w:rPr>
          <w:rFonts w:cs="Courier New"/>
          <w:szCs w:val="24"/>
        </w:rPr>
      </w:pPr>
    </w:p>
    <w:p w14:paraId="5810653E" w14:textId="1589CC20" w:rsidR="001A7137" w:rsidRDefault="001A7137" w:rsidP="00641041">
      <w:pPr>
        <w:rPr>
          <w:rFonts w:cs="Courier New"/>
          <w:szCs w:val="24"/>
        </w:rPr>
      </w:pPr>
    </w:p>
    <w:p w14:paraId="6268A1EB" w14:textId="77777777" w:rsidR="001A7137" w:rsidRPr="00E2270F" w:rsidRDefault="001A7137" w:rsidP="00641041">
      <w:pPr>
        <w:rPr>
          <w:rFonts w:cs="Courier New"/>
          <w:szCs w:val="24"/>
        </w:rPr>
      </w:pPr>
    </w:p>
    <w:p w14:paraId="35045164" w14:textId="77777777" w:rsidR="00795DA4" w:rsidRPr="00C95916" w:rsidRDefault="00795DA4" w:rsidP="00795DA4">
      <w:pPr>
        <w:pStyle w:val="Heading1"/>
      </w:pPr>
      <w:bookmarkStart w:id="3" w:name="_Toc44941750"/>
      <w:r w:rsidRPr="00C95916">
        <w:lastRenderedPageBreak/>
        <w:t>6 Things You Can Do to Heal Your Inner Self</w:t>
      </w:r>
      <w:bookmarkEnd w:id="3"/>
    </w:p>
    <w:p w14:paraId="37C76408" w14:textId="77777777" w:rsidR="00795DA4" w:rsidRDefault="00795DA4" w:rsidP="00795DA4">
      <w:pPr>
        <w:rPr>
          <w:rFonts w:cs="Courier New"/>
          <w:szCs w:val="24"/>
        </w:rPr>
      </w:pPr>
    </w:p>
    <w:p w14:paraId="67AE4D02" w14:textId="77777777" w:rsidR="001A7137" w:rsidRDefault="000C7236" w:rsidP="00795DA4">
      <w:pPr>
        <w:rPr>
          <w:rFonts w:cs="Courier New"/>
          <w:szCs w:val="24"/>
        </w:rPr>
      </w:pPr>
      <w:r>
        <w:rPr>
          <w:noProof/>
        </w:rPr>
        <w:drawing>
          <wp:inline distT="0" distB="0" distL="0" distR="0" wp14:anchorId="71BCD58C" wp14:editId="0FA58E2C">
            <wp:extent cx="5943600" cy="39655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965575"/>
                    </a:xfrm>
                    <a:prstGeom prst="rect">
                      <a:avLst/>
                    </a:prstGeom>
                    <a:noFill/>
                    <a:ln>
                      <a:noFill/>
                    </a:ln>
                  </pic:spPr>
                </pic:pic>
              </a:graphicData>
            </a:graphic>
          </wp:inline>
        </w:drawing>
      </w:r>
    </w:p>
    <w:p w14:paraId="6D746182" w14:textId="77777777" w:rsidR="001A7137" w:rsidRDefault="001A7137" w:rsidP="00795DA4">
      <w:pPr>
        <w:rPr>
          <w:rFonts w:cs="Courier New"/>
          <w:szCs w:val="24"/>
        </w:rPr>
      </w:pPr>
    </w:p>
    <w:p w14:paraId="01B34C3D" w14:textId="24CD2796" w:rsidR="00795DA4" w:rsidRPr="00C95916" w:rsidRDefault="00795DA4" w:rsidP="00795DA4">
      <w:pPr>
        <w:rPr>
          <w:rFonts w:cs="Courier New"/>
          <w:szCs w:val="24"/>
        </w:rPr>
      </w:pPr>
      <w:r w:rsidRPr="00C95916">
        <w:rPr>
          <w:rFonts w:cs="Courier New"/>
          <w:szCs w:val="24"/>
        </w:rPr>
        <w:t xml:space="preserve">Life can take a real toll on our emotions. When you go through a crisis, emotional scars are often left behind. If left unhealed, these scars can affect your life in </w:t>
      </w:r>
      <w:proofErr w:type="gramStart"/>
      <w:r w:rsidRPr="00C95916">
        <w:rPr>
          <w:rFonts w:cs="Courier New"/>
          <w:szCs w:val="24"/>
        </w:rPr>
        <w:t>a number of</w:t>
      </w:r>
      <w:proofErr w:type="gramEnd"/>
      <w:r w:rsidRPr="00C95916">
        <w:rPr>
          <w:rFonts w:cs="Courier New"/>
          <w:szCs w:val="24"/>
        </w:rPr>
        <w:t xml:space="preserve"> negative ways. </w:t>
      </w:r>
    </w:p>
    <w:p w14:paraId="56806AA5" w14:textId="77777777" w:rsidR="00795DA4" w:rsidRPr="00C95916" w:rsidRDefault="00795DA4" w:rsidP="00795DA4">
      <w:pPr>
        <w:rPr>
          <w:rFonts w:cs="Courier New"/>
          <w:szCs w:val="24"/>
        </w:rPr>
      </w:pPr>
      <w:r w:rsidRPr="00C95916">
        <w:rPr>
          <w:rFonts w:cs="Courier New"/>
          <w:szCs w:val="24"/>
        </w:rPr>
        <w:t>If you’re ready to start living your best life, free from stress and trauma, it’s time to start healing your inner self. Below, you’ll discover 6 things you can do to heal your inner self and reclaim your life.</w:t>
      </w:r>
    </w:p>
    <w:p w14:paraId="17881569" w14:textId="77777777" w:rsidR="00795DA4" w:rsidRDefault="00795DA4" w:rsidP="00795DA4">
      <w:pPr>
        <w:rPr>
          <w:rFonts w:cs="Courier New"/>
          <w:b/>
          <w:bCs/>
          <w:sz w:val="26"/>
          <w:szCs w:val="26"/>
        </w:rPr>
      </w:pPr>
      <w:r>
        <w:rPr>
          <w:rFonts w:cs="Courier New"/>
          <w:b/>
          <w:bCs/>
          <w:sz w:val="26"/>
          <w:szCs w:val="26"/>
        </w:rPr>
        <w:t>1. Pay attention to your body</w:t>
      </w:r>
    </w:p>
    <w:p w14:paraId="5AAA22FA" w14:textId="77777777" w:rsidR="00795DA4" w:rsidRDefault="00795DA4" w:rsidP="00795DA4">
      <w:pPr>
        <w:rPr>
          <w:rFonts w:cs="Courier New"/>
          <w:szCs w:val="24"/>
        </w:rPr>
      </w:pPr>
      <w:r>
        <w:rPr>
          <w:rFonts w:cs="Courier New"/>
          <w:szCs w:val="24"/>
        </w:rPr>
        <w:t>You know your body better than anybody else. Therefore, if you want to start feeling better, it’s important to pay attention to your body. By listening to how it is feeling, you’ll be able to identify what you need to do each day to make you feel better.</w:t>
      </w:r>
    </w:p>
    <w:p w14:paraId="4C0CB5C0" w14:textId="77777777" w:rsidR="00795DA4" w:rsidRPr="00E86174" w:rsidRDefault="00795DA4" w:rsidP="00795DA4">
      <w:pPr>
        <w:rPr>
          <w:rFonts w:cs="Courier New"/>
          <w:szCs w:val="24"/>
        </w:rPr>
      </w:pPr>
      <w:r>
        <w:rPr>
          <w:rFonts w:cs="Courier New"/>
          <w:szCs w:val="24"/>
        </w:rPr>
        <w:t xml:space="preserve">Start writing down what you do and how it makes you feel. This will give you the best idea of how to make yourself feel better </w:t>
      </w:r>
      <w:r>
        <w:rPr>
          <w:rFonts w:cs="Courier New"/>
          <w:szCs w:val="24"/>
        </w:rPr>
        <w:lastRenderedPageBreak/>
        <w:t xml:space="preserve">when you’re suffering emotional distress. </w:t>
      </w:r>
      <w:proofErr w:type="gramStart"/>
      <w:r>
        <w:rPr>
          <w:rFonts w:cs="Courier New"/>
          <w:szCs w:val="24"/>
        </w:rPr>
        <w:t>In order to</w:t>
      </w:r>
      <w:proofErr w:type="gramEnd"/>
      <w:r>
        <w:rPr>
          <w:rFonts w:cs="Courier New"/>
          <w:szCs w:val="24"/>
        </w:rPr>
        <w:t xml:space="preserve"> heal from a crisis, we need to recognize what our body wants and needs. </w:t>
      </w:r>
    </w:p>
    <w:p w14:paraId="1EA553EE" w14:textId="77777777" w:rsidR="00795DA4" w:rsidRDefault="00795DA4" w:rsidP="00795DA4">
      <w:pPr>
        <w:rPr>
          <w:rFonts w:cs="Courier New"/>
          <w:b/>
          <w:bCs/>
          <w:sz w:val="26"/>
          <w:szCs w:val="26"/>
        </w:rPr>
      </w:pPr>
      <w:r>
        <w:rPr>
          <w:rFonts w:cs="Courier New"/>
          <w:b/>
          <w:bCs/>
          <w:sz w:val="26"/>
          <w:szCs w:val="26"/>
        </w:rPr>
        <w:t>2. Acknowledge the trauma</w:t>
      </w:r>
    </w:p>
    <w:p w14:paraId="47918862" w14:textId="77777777" w:rsidR="00795DA4" w:rsidRDefault="00795DA4" w:rsidP="00795DA4">
      <w:pPr>
        <w:rPr>
          <w:rFonts w:cs="Courier New"/>
          <w:szCs w:val="24"/>
        </w:rPr>
      </w:pPr>
      <w:r>
        <w:rPr>
          <w:rFonts w:cs="Courier New"/>
          <w:szCs w:val="24"/>
        </w:rPr>
        <w:t xml:space="preserve">While you may think that the best thing to do to overcome trauma is to bury it and move on, it’s </w:t>
      </w:r>
      <w:proofErr w:type="gramStart"/>
      <w:r>
        <w:rPr>
          <w:rFonts w:cs="Courier New"/>
          <w:szCs w:val="24"/>
        </w:rPr>
        <w:t>actually important</w:t>
      </w:r>
      <w:proofErr w:type="gramEnd"/>
      <w:r>
        <w:rPr>
          <w:rFonts w:cs="Courier New"/>
          <w:szCs w:val="24"/>
        </w:rPr>
        <w:t xml:space="preserve"> to acknowledge it. If you’re dealing with trauma from childhood for example, you’ll already know that burying it doesn’t work.</w:t>
      </w:r>
    </w:p>
    <w:p w14:paraId="3529F6E9" w14:textId="77777777" w:rsidR="00795DA4" w:rsidRPr="00797E26" w:rsidRDefault="00795DA4" w:rsidP="00795DA4">
      <w:pPr>
        <w:rPr>
          <w:rFonts w:cs="Courier New"/>
          <w:szCs w:val="24"/>
        </w:rPr>
      </w:pPr>
      <w:r>
        <w:rPr>
          <w:rFonts w:cs="Courier New"/>
          <w:szCs w:val="24"/>
        </w:rPr>
        <w:t>Acknowledge the trauma you’ve been or are going through. However, don’t dwell on it. Simply write down the negative experience and how it makes you feel. Then, analyze it. Why is it making you feel that way and how could you act to feel differently</w:t>
      </w:r>
      <w:proofErr w:type="gramStart"/>
      <w:r>
        <w:rPr>
          <w:rFonts w:cs="Courier New"/>
          <w:szCs w:val="24"/>
        </w:rPr>
        <w:t xml:space="preserve">?  </w:t>
      </w:r>
      <w:proofErr w:type="gramEnd"/>
      <w:r>
        <w:rPr>
          <w:rFonts w:cs="Courier New"/>
          <w:szCs w:val="24"/>
        </w:rPr>
        <w:t xml:space="preserve"> </w:t>
      </w:r>
    </w:p>
    <w:p w14:paraId="25F22449" w14:textId="35F31590" w:rsidR="00795DA4" w:rsidRDefault="00795DA4" w:rsidP="00795DA4">
      <w:pPr>
        <w:rPr>
          <w:rFonts w:cs="Courier New"/>
          <w:b/>
          <w:bCs/>
          <w:sz w:val="26"/>
          <w:szCs w:val="26"/>
        </w:rPr>
      </w:pPr>
      <w:r>
        <w:rPr>
          <w:rFonts w:cs="Courier New"/>
          <w:b/>
          <w:bCs/>
          <w:sz w:val="26"/>
          <w:szCs w:val="26"/>
        </w:rPr>
        <w:t>3. Be kind to yourself</w:t>
      </w:r>
    </w:p>
    <w:p w14:paraId="498EF381" w14:textId="5ABEEBA1" w:rsidR="001A7137" w:rsidRDefault="001A7137" w:rsidP="00795DA4">
      <w:pPr>
        <w:rPr>
          <w:rFonts w:cs="Courier New"/>
          <w:b/>
          <w:bCs/>
          <w:sz w:val="26"/>
          <w:szCs w:val="26"/>
        </w:rPr>
      </w:pPr>
      <w:r>
        <w:rPr>
          <w:noProof/>
        </w:rPr>
        <w:drawing>
          <wp:inline distT="0" distB="0" distL="0" distR="0" wp14:anchorId="21753A10" wp14:editId="170D09C0">
            <wp:extent cx="5981374" cy="3496945"/>
            <wp:effectExtent l="0" t="0" r="63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9">
                      <a:extLst>
                        <a:ext uri="{28A0092B-C50C-407E-A947-70E740481C1C}">
                          <a14:useLocalDpi xmlns:a14="http://schemas.microsoft.com/office/drawing/2010/main" val="0"/>
                        </a:ext>
                      </a:extLst>
                    </a:blip>
                    <a:srcRect t="12197"/>
                    <a:stretch/>
                  </pic:blipFill>
                  <pic:spPr bwMode="auto">
                    <a:xfrm>
                      <a:off x="0" y="0"/>
                      <a:ext cx="5992849" cy="3503654"/>
                    </a:xfrm>
                    <a:prstGeom prst="rect">
                      <a:avLst/>
                    </a:prstGeom>
                    <a:noFill/>
                    <a:ln>
                      <a:noFill/>
                    </a:ln>
                    <a:extLst>
                      <a:ext uri="{53640926-AAD7-44D8-BBD7-CCE9431645EC}">
                        <a14:shadowObscured xmlns:a14="http://schemas.microsoft.com/office/drawing/2010/main"/>
                      </a:ext>
                    </a:extLst>
                  </pic:spPr>
                </pic:pic>
              </a:graphicData>
            </a:graphic>
          </wp:inline>
        </w:drawing>
      </w:r>
    </w:p>
    <w:p w14:paraId="5566BD9D" w14:textId="77777777" w:rsidR="00795DA4" w:rsidRDefault="00795DA4" w:rsidP="00795DA4">
      <w:pPr>
        <w:rPr>
          <w:rFonts w:cs="Courier New"/>
          <w:szCs w:val="24"/>
        </w:rPr>
      </w:pPr>
      <w:r>
        <w:rPr>
          <w:rFonts w:cs="Courier New"/>
          <w:szCs w:val="24"/>
        </w:rPr>
        <w:t xml:space="preserve">It’s </w:t>
      </w:r>
      <w:proofErr w:type="gramStart"/>
      <w:r>
        <w:rPr>
          <w:rFonts w:cs="Courier New"/>
          <w:szCs w:val="24"/>
        </w:rPr>
        <w:t>really important</w:t>
      </w:r>
      <w:proofErr w:type="gramEnd"/>
      <w:r>
        <w:rPr>
          <w:rFonts w:cs="Courier New"/>
          <w:szCs w:val="24"/>
        </w:rPr>
        <w:t xml:space="preserve"> to be kind to yourself when you’re healing your inner self. This means eating healthy and getting enough exercise. It also means spending time doing the things you enjoy. </w:t>
      </w:r>
    </w:p>
    <w:p w14:paraId="6185199B" w14:textId="77777777" w:rsidR="00795DA4" w:rsidRPr="00014FE5" w:rsidRDefault="00795DA4" w:rsidP="00795DA4">
      <w:pPr>
        <w:rPr>
          <w:rFonts w:cs="Courier New"/>
          <w:szCs w:val="24"/>
        </w:rPr>
      </w:pPr>
      <w:r>
        <w:rPr>
          <w:rFonts w:cs="Courier New"/>
          <w:szCs w:val="24"/>
        </w:rPr>
        <w:t xml:space="preserve">Taking “you time” each day will help to keep the mind more relaxed. Also, don’t forget to tell yourself positive things. We are often our biggest critics. So, start to switch any negative thinking about yourself, into a positive. Tell yourself that you </w:t>
      </w:r>
      <w:r>
        <w:rPr>
          <w:rFonts w:cs="Courier New"/>
          <w:szCs w:val="24"/>
        </w:rPr>
        <w:lastRenderedPageBreak/>
        <w:t>are loved, you are unique and worthy of love. The more positive things you tell yourself, the stronger you will become.</w:t>
      </w:r>
    </w:p>
    <w:p w14:paraId="4A344CE3" w14:textId="77777777" w:rsidR="00795DA4" w:rsidRDefault="00795DA4" w:rsidP="00795DA4">
      <w:pPr>
        <w:rPr>
          <w:rFonts w:cs="Courier New"/>
          <w:b/>
          <w:bCs/>
          <w:sz w:val="26"/>
          <w:szCs w:val="26"/>
        </w:rPr>
      </w:pPr>
      <w:r>
        <w:rPr>
          <w:rFonts w:cs="Courier New"/>
          <w:b/>
          <w:bCs/>
          <w:sz w:val="26"/>
          <w:szCs w:val="26"/>
        </w:rPr>
        <w:t>4. Set healthy boundaries</w:t>
      </w:r>
    </w:p>
    <w:p w14:paraId="53768ACA" w14:textId="77777777" w:rsidR="00795DA4" w:rsidRDefault="00795DA4" w:rsidP="00795DA4">
      <w:pPr>
        <w:rPr>
          <w:rFonts w:cs="Courier New"/>
          <w:szCs w:val="24"/>
        </w:rPr>
      </w:pPr>
      <w:r>
        <w:rPr>
          <w:rFonts w:cs="Courier New"/>
          <w:szCs w:val="24"/>
        </w:rPr>
        <w:t xml:space="preserve">It’s important to set healthy boundaries in life. If you’re healing from past trauma, you may have developed the habit to try and please other people. However, failing to have boundaries can lead to a lot of unhappiness. </w:t>
      </w:r>
    </w:p>
    <w:p w14:paraId="05B7378F" w14:textId="24CDA506" w:rsidR="00795DA4" w:rsidRDefault="00795DA4" w:rsidP="00795DA4">
      <w:pPr>
        <w:rPr>
          <w:rFonts w:cs="Courier New"/>
          <w:szCs w:val="24"/>
        </w:rPr>
      </w:pPr>
      <w:r>
        <w:rPr>
          <w:rFonts w:cs="Courier New"/>
          <w:szCs w:val="24"/>
        </w:rPr>
        <w:t xml:space="preserve">Look at your life and where boundaries could be set. Do you often say yes to things you want to say no to? If so, now’s the time to be firmer and recognize that it’s OK to say no. Nobody can treat you a certain way unless you let them. So, if you have someone in your life who never respects your boundaries, now is the time to start distancing yourself from them. </w:t>
      </w:r>
    </w:p>
    <w:p w14:paraId="0EB6B13F" w14:textId="77777777" w:rsidR="001A7137" w:rsidRPr="00EB7B5B" w:rsidRDefault="001A7137" w:rsidP="00795DA4">
      <w:pPr>
        <w:rPr>
          <w:rFonts w:cs="Courier New"/>
          <w:szCs w:val="24"/>
        </w:rPr>
      </w:pPr>
    </w:p>
    <w:p w14:paraId="60DB2A0F" w14:textId="77777777" w:rsidR="00795DA4" w:rsidRDefault="00795DA4" w:rsidP="00795DA4">
      <w:pPr>
        <w:rPr>
          <w:rFonts w:cs="Courier New"/>
          <w:b/>
          <w:bCs/>
          <w:sz w:val="26"/>
          <w:szCs w:val="26"/>
        </w:rPr>
      </w:pPr>
      <w:r>
        <w:rPr>
          <w:rFonts w:cs="Courier New"/>
          <w:b/>
          <w:bCs/>
          <w:sz w:val="26"/>
          <w:szCs w:val="26"/>
        </w:rPr>
        <w:t>5. Believe in yourself</w:t>
      </w:r>
    </w:p>
    <w:p w14:paraId="52E97BBB" w14:textId="11BA6DFE" w:rsidR="00795DA4" w:rsidRDefault="00795DA4" w:rsidP="00795DA4">
      <w:pPr>
        <w:rPr>
          <w:rFonts w:cs="Courier New"/>
          <w:szCs w:val="24"/>
        </w:rPr>
      </w:pPr>
      <w:r>
        <w:rPr>
          <w:rFonts w:cs="Courier New"/>
          <w:szCs w:val="24"/>
        </w:rPr>
        <w:t xml:space="preserve">Do you currently believe in yourself? If not, it’s time to start working on that. </w:t>
      </w:r>
    </w:p>
    <w:p w14:paraId="381A7447" w14:textId="7D4F84E5" w:rsidR="001A7137" w:rsidRDefault="001A7137" w:rsidP="00795DA4">
      <w:pPr>
        <w:rPr>
          <w:rFonts w:cs="Courier New"/>
          <w:szCs w:val="24"/>
        </w:rPr>
      </w:pPr>
      <w:r>
        <w:rPr>
          <w:noProof/>
        </w:rPr>
        <w:drawing>
          <wp:inline distT="0" distB="0" distL="0" distR="0" wp14:anchorId="22737151" wp14:editId="47937409">
            <wp:extent cx="5943600" cy="3600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600450"/>
                    </a:xfrm>
                    <a:prstGeom prst="rect">
                      <a:avLst/>
                    </a:prstGeom>
                    <a:noFill/>
                    <a:ln>
                      <a:noFill/>
                    </a:ln>
                  </pic:spPr>
                </pic:pic>
              </a:graphicData>
            </a:graphic>
          </wp:inline>
        </w:drawing>
      </w:r>
    </w:p>
    <w:p w14:paraId="623C9F8E" w14:textId="77777777" w:rsidR="00795DA4" w:rsidRPr="00FE783A" w:rsidRDefault="00795DA4" w:rsidP="00795DA4">
      <w:pPr>
        <w:rPr>
          <w:rFonts w:cs="Courier New"/>
          <w:szCs w:val="24"/>
        </w:rPr>
      </w:pPr>
      <w:r>
        <w:rPr>
          <w:rFonts w:cs="Courier New"/>
          <w:szCs w:val="24"/>
        </w:rPr>
        <w:t xml:space="preserve">When you believe in yourself, you don’t tend to let the opinions of others bother you. You don’t have the same limitations and </w:t>
      </w:r>
      <w:r>
        <w:rPr>
          <w:rFonts w:cs="Courier New"/>
          <w:szCs w:val="24"/>
        </w:rPr>
        <w:lastRenderedPageBreak/>
        <w:t xml:space="preserve">you’ll find it easier to heal from trauma. </w:t>
      </w:r>
      <w:proofErr w:type="gramStart"/>
      <w:r>
        <w:rPr>
          <w:rFonts w:cs="Courier New"/>
          <w:szCs w:val="24"/>
        </w:rPr>
        <w:t>Take a look</w:t>
      </w:r>
      <w:proofErr w:type="gramEnd"/>
      <w:r>
        <w:rPr>
          <w:rFonts w:cs="Courier New"/>
          <w:szCs w:val="24"/>
        </w:rPr>
        <w:t xml:space="preserve"> online for self-belief building exercises you can start doing today.</w:t>
      </w:r>
    </w:p>
    <w:p w14:paraId="4AC1F6A2" w14:textId="77777777" w:rsidR="00795DA4" w:rsidRDefault="00795DA4" w:rsidP="00795DA4">
      <w:pPr>
        <w:rPr>
          <w:rFonts w:cs="Courier New"/>
          <w:b/>
          <w:bCs/>
          <w:sz w:val="26"/>
          <w:szCs w:val="26"/>
        </w:rPr>
      </w:pPr>
      <w:r>
        <w:rPr>
          <w:rFonts w:cs="Courier New"/>
          <w:b/>
          <w:bCs/>
          <w:sz w:val="26"/>
          <w:szCs w:val="26"/>
        </w:rPr>
        <w:t>6. Make sleep a number one priority</w:t>
      </w:r>
    </w:p>
    <w:p w14:paraId="0E1F7BD9" w14:textId="77777777" w:rsidR="00795DA4" w:rsidRDefault="00795DA4" w:rsidP="00795DA4">
      <w:pPr>
        <w:rPr>
          <w:rFonts w:cs="Courier New"/>
          <w:szCs w:val="24"/>
        </w:rPr>
      </w:pPr>
      <w:r>
        <w:rPr>
          <w:rFonts w:cs="Courier New"/>
          <w:szCs w:val="24"/>
        </w:rPr>
        <w:t xml:space="preserve">Finally, </w:t>
      </w:r>
      <w:proofErr w:type="gramStart"/>
      <w:r>
        <w:rPr>
          <w:rFonts w:cs="Courier New"/>
          <w:szCs w:val="24"/>
        </w:rPr>
        <w:t>in order to</w:t>
      </w:r>
      <w:proofErr w:type="gramEnd"/>
      <w:r>
        <w:rPr>
          <w:rFonts w:cs="Courier New"/>
          <w:szCs w:val="24"/>
        </w:rPr>
        <w:t xml:space="preserve"> heal your inner self, you need to feel energized, in control and relaxed. If you’re not getting enough sleep, it can lead to range of emotional and physical issues. Therefore, you’re going to want to make sure you make sleep a number one priority.</w:t>
      </w:r>
    </w:p>
    <w:p w14:paraId="68DEE2E3" w14:textId="77777777" w:rsidR="00795DA4" w:rsidRDefault="00795DA4" w:rsidP="00795DA4">
      <w:pPr>
        <w:rPr>
          <w:rFonts w:cs="Courier New"/>
          <w:szCs w:val="24"/>
        </w:rPr>
      </w:pPr>
      <w:r>
        <w:rPr>
          <w:rFonts w:cs="Courier New"/>
          <w:szCs w:val="24"/>
        </w:rPr>
        <w:t>Go to bed at the same time every night. Make sure your bedroom promotes healthy sleep. Anything you can do to improve your sleep, is going to make it easier for you to heal.</w:t>
      </w:r>
    </w:p>
    <w:p w14:paraId="5FAE4C7F" w14:textId="6A3BC3C5" w:rsidR="00795DA4" w:rsidRDefault="00795DA4" w:rsidP="00795DA4">
      <w:pPr>
        <w:rPr>
          <w:rFonts w:cs="Courier New"/>
          <w:szCs w:val="24"/>
        </w:rPr>
      </w:pPr>
      <w:r>
        <w:rPr>
          <w:rFonts w:cs="Courier New"/>
          <w:szCs w:val="24"/>
        </w:rPr>
        <w:t xml:space="preserve">As you can see, there are lots of things you can do to heal your inner self. The above </w:t>
      </w:r>
      <w:proofErr w:type="gramStart"/>
      <w:r>
        <w:rPr>
          <w:rFonts w:cs="Courier New"/>
          <w:szCs w:val="24"/>
        </w:rPr>
        <w:t>are</w:t>
      </w:r>
      <w:proofErr w:type="gramEnd"/>
      <w:r>
        <w:rPr>
          <w:rFonts w:cs="Courier New"/>
          <w:szCs w:val="24"/>
        </w:rPr>
        <w:t xml:space="preserve"> some of the most effective ways to start healing and become more emotionally balanced. You don’t have to let past or current trauma rule your life. </w:t>
      </w:r>
    </w:p>
    <w:p w14:paraId="11D23F2D" w14:textId="49CE5652" w:rsidR="001A7137" w:rsidRDefault="001A7137" w:rsidP="00795DA4">
      <w:pPr>
        <w:rPr>
          <w:rFonts w:cs="Courier New"/>
          <w:szCs w:val="24"/>
        </w:rPr>
      </w:pPr>
    </w:p>
    <w:p w14:paraId="0BD271BE" w14:textId="36594757" w:rsidR="001A7137" w:rsidRDefault="001A7137" w:rsidP="00795DA4">
      <w:pPr>
        <w:rPr>
          <w:rFonts w:cs="Courier New"/>
          <w:szCs w:val="24"/>
        </w:rPr>
      </w:pPr>
    </w:p>
    <w:p w14:paraId="1A12AA7A" w14:textId="61FD1914" w:rsidR="001A7137" w:rsidRDefault="001A7137" w:rsidP="00795DA4">
      <w:pPr>
        <w:rPr>
          <w:rFonts w:cs="Courier New"/>
          <w:szCs w:val="24"/>
        </w:rPr>
      </w:pPr>
    </w:p>
    <w:p w14:paraId="45B80136" w14:textId="320EDDD6" w:rsidR="001A7137" w:rsidRDefault="001A7137" w:rsidP="00795DA4">
      <w:pPr>
        <w:rPr>
          <w:rFonts w:cs="Courier New"/>
          <w:szCs w:val="24"/>
        </w:rPr>
      </w:pPr>
    </w:p>
    <w:p w14:paraId="7F6116D5" w14:textId="79A129E1" w:rsidR="001A7137" w:rsidRDefault="001A7137" w:rsidP="00795DA4">
      <w:pPr>
        <w:rPr>
          <w:rFonts w:cs="Courier New"/>
          <w:szCs w:val="24"/>
        </w:rPr>
      </w:pPr>
    </w:p>
    <w:p w14:paraId="36D09BBE" w14:textId="4300FB1B" w:rsidR="001A7137" w:rsidRDefault="001A7137" w:rsidP="00795DA4">
      <w:pPr>
        <w:rPr>
          <w:rFonts w:cs="Courier New"/>
          <w:szCs w:val="24"/>
        </w:rPr>
      </w:pPr>
    </w:p>
    <w:p w14:paraId="17AE007F" w14:textId="22570C4D" w:rsidR="001A7137" w:rsidRDefault="001A7137" w:rsidP="00795DA4">
      <w:pPr>
        <w:rPr>
          <w:rFonts w:cs="Courier New"/>
          <w:szCs w:val="24"/>
        </w:rPr>
      </w:pPr>
    </w:p>
    <w:p w14:paraId="007FA5F7" w14:textId="0D1E702D" w:rsidR="001A7137" w:rsidRDefault="001A7137" w:rsidP="00795DA4">
      <w:pPr>
        <w:rPr>
          <w:rFonts w:cs="Courier New"/>
          <w:szCs w:val="24"/>
        </w:rPr>
      </w:pPr>
    </w:p>
    <w:p w14:paraId="63C2256B" w14:textId="569CC674" w:rsidR="001A7137" w:rsidRDefault="001A7137" w:rsidP="00795DA4">
      <w:pPr>
        <w:rPr>
          <w:rFonts w:cs="Courier New"/>
          <w:szCs w:val="24"/>
        </w:rPr>
      </w:pPr>
    </w:p>
    <w:p w14:paraId="577632AC" w14:textId="38BD7D19" w:rsidR="001A7137" w:rsidRDefault="001A7137" w:rsidP="00795DA4">
      <w:pPr>
        <w:rPr>
          <w:rFonts w:cs="Courier New"/>
          <w:szCs w:val="24"/>
        </w:rPr>
      </w:pPr>
    </w:p>
    <w:p w14:paraId="5875085D" w14:textId="3B1D96A6" w:rsidR="001A7137" w:rsidRDefault="001A7137" w:rsidP="00795DA4">
      <w:pPr>
        <w:rPr>
          <w:rFonts w:cs="Courier New"/>
          <w:szCs w:val="24"/>
        </w:rPr>
      </w:pPr>
    </w:p>
    <w:p w14:paraId="79292E1A" w14:textId="30654127" w:rsidR="001A7137" w:rsidRDefault="001A7137" w:rsidP="00795DA4">
      <w:pPr>
        <w:rPr>
          <w:rFonts w:cs="Courier New"/>
          <w:szCs w:val="24"/>
        </w:rPr>
      </w:pPr>
    </w:p>
    <w:p w14:paraId="37814C76" w14:textId="37F0AFD2" w:rsidR="001A7137" w:rsidRDefault="001A7137" w:rsidP="00795DA4">
      <w:pPr>
        <w:rPr>
          <w:rFonts w:cs="Courier New"/>
          <w:szCs w:val="24"/>
        </w:rPr>
      </w:pPr>
    </w:p>
    <w:p w14:paraId="2795E2A8" w14:textId="3079268E" w:rsidR="001A7137" w:rsidRDefault="001A7137" w:rsidP="00795DA4">
      <w:pPr>
        <w:rPr>
          <w:rFonts w:cs="Courier New"/>
          <w:szCs w:val="24"/>
        </w:rPr>
      </w:pPr>
    </w:p>
    <w:p w14:paraId="32C8E28A" w14:textId="77777777" w:rsidR="001A7137" w:rsidRPr="001A7137" w:rsidRDefault="001A7137" w:rsidP="00795DA4">
      <w:pPr>
        <w:rPr>
          <w:rFonts w:cs="Courier New"/>
          <w:szCs w:val="24"/>
        </w:rPr>
      </w:pPr>
    </w:p>
    <w:p w14:paraId="517F5FFB" w14:textId="77777777" w:rsidR="009753CE" w:rsidRPr="0037624A" w:rsidRDefault="009753CE" w:rsidP="009753CE">
      <w:pPr>
        <w:pStyle w:val="Heading1"/>
      </w:pPr>
      <w:bookmarkStart w:id="4" w:name="_Toc44941751"/>
      <w:r>
        <w:lastRenderedPageBreak/>
        <w:t>8</w:t>
      </w:r>
      <w:r w:rsidRPr="0037624A">
        <w:t xml:space="preserve"> Ways to Be Emotionally Balanced During Uncertain Times</w:t>
      </w:r>
      <w:bookmarkEnd w:id="4"/>
    </w:p>
    <w:p w14:paraId="33C2B9F9" w14:textId="77777777" w:rsidR="009753CE" w:rsidRDefault="009753CE" w:rsidP="009753CE">
      <w:pPr>
        <w:rPr>
          <w:rFonts w:cs="Courier New"/>
          <w:szCs w:val="24"/>
        </w:rPr>
      </w:pPr>
    </w:p>
    <w:p w14:paraId="54C6B71E" w14:textId="77777777" w:rsidR="001A7137" w:rsidRDefault="001A7137" w:rsidP="009753CE">
      <w:pPr>
        <w:rPr>
          <w:rFonts w:cs="Courier New"/>
          <w:szCs w:val="24"/>
        </w:rPr>
      </w:pPr>
      <w:r>
        <w:rPr>
          <w:noProof/>
        </w:rPr>
        <w:drawing>
          <wp:inline distT="0" distB="0" distL="0" distR="0" wp14:anchorId="1188CA60" wp14:editId="4AA3DE92">
            <wp:extent cx="5943600" cy="396113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961130"/>
                    </a:xfrm>
                    <a:prstGeom prst="rect">
                      <a:avLst/>
                    </a:prstGeom>
                    <a:noFill/>
                    <a:ln>
                      <a:noFill/>
                    </a:ln>
                  </pic:spPr>
                </pic:pic>
              </a:graphicData>
            </a:graphic>
          </wp:inline>
        </w:drawing>
      </w:r>
    </w:p>
    <w:p w14:paraId="53CEB280" w14:textId="77777777" w:rsidR="001A7137" w:rsidRDefault="001A7137" w:rsidP="009753CE">
      <w:pPr>
        <w:rPr>
          <w:rFonts w:cs="Courier New"/>
          <w:szCs w:val="24"/>
        </w:rPr>
      </w:pPr>
    </w:p>
    <w:p w14:paraId="1E920E1B" w14:textId="666BE21F" w:rsidR="009753CE" w:rsidRDefault="009753CE" w:rsidP="009753CE">
      <w:pPr>
        <w:rPr>
          <w:rFonts w:cs="Courier New"/>
          <w:szCs w:val="24"/>
        </w:rPr>
      </w:pPr>
      <w:r>
        <w:rPr>
          <w:rFonts w:cs="Courier New"/>
          <w:szCs w:val="24"/>
        </w:rPr>
        <w:t>When you’re going through uncertain times, it’s easy to let your emotions take over. Uncertainty can lead to intense emotions that can be difficult to control. However, with the right coping skills and support, it’s possible to balance out our emotions during uncertain times.</w:t>
      </w:r>
    </w:p>
    <w:p w14:paraId="6433E731" w14:textId="77777777" w:rsidR="009753CE" w:rsidRDefault="009753CE" w:rsidP="009753CE">
      <w:pPr>
        <w:rPr>
          <w:rFonts w:cs="Courier New"/>
          <w:szCs w:val="24"/>
        </w:rPr>
      </w:pPr>
      <w:r>
        <w:rPr>
          <w:rFonts w:cs="Courier New"/>
          <w:szCs w:val="24"/>
        </w:rPr>
        <w:t>Here, we’ll look at 8 ways you can balance your emotions during uncertain times.</w:t>
      </w:r>
    </w:p>
    <w:p w14:paraId="36392449" w14:textId="77777777" w:rsidR="009753CE" w:rsidRDefault="009753CE" w:rsidP="009753CE">
      <w:pPr>
        <w:rPr>
          <w:rFonts w:cs="Courier New"/>
          <w:b/>
          <w:bCs/>
          <w:sz w:val="26"/>
          <w:szCs w:val="26"/>
        </w:rPr>
      </w:pPr>
      <w:r>
        <w:rPr>
          <w:rFonts w:cs="Courier New"/>
          <w:b/>
          <w:bCs/>
          <w:sz w:val="26"/>
          <w:szCs w:val="26"/>
        </w:rPr>
        <w:t>1. Ensure you stick to a routine</w:t>
      </w:r>
    </w:p>
    <w:p w14:paraId="4931C40F" w14:textId="77777777" w:rsidR="009753CE" w:rsidRDefault="009753CE" w:rsidP="009753CE">
      <w:pPr>
        <w:rPr>
          <w:rFonts w:cs="Courier New"/>
          <w:szCs w:val="24"/>
        </w:rPr>
      </w:pPr>
      <w:r>
        <w:rPr>
          <w:rFonts w:cs="Courier New"/>
          <w:szCs w:val="24"/>
        </w:rPr>
        <w:t xml:space="preserve">Routines can prove invaluable during and after times of crisis. They provide some level of control during uncertainty. </w:t>
      </w:r>
    </w:p>
    <w:p w14:paraId="153B4E7D" w14:textId="77777777" w:rsidR="009753CE" w:rsidRDefault="009753CE" w:rsidP="009753CE">
      <w:pPr>
        <w:rPr>
          <w:rFonts w:cs="Courier New"/>
          <w:szCs w:val="24"/>
        </w:rPr>
      </w:pPr>
      <w:r>
        <w:rPr>
          <w:rFonts w:cs="Courier New"/>
          <w:szCs w:val="24"/>
        </w:rPr>
        <w:t xml:space="preserve">It’s important to note here that it’s OK if your routine is slightly different to usual. It’s important to adapt to situations and alter your routine if needed. However, there are </w:t>
      </w:r>
      <w:r>
        <w:rPr>
          <w:rFonts w:cs="Courier New"/>
          <w:szCs w:val="24"/>
        </w:rPr>
        <w:lastRenderedPageBreak/>
        <w:t xml:space="preserve">things you can do to keep some form of structure to your day in changing times. </w:t>
      </w:r>
    </w:p>
    <w:p w14:paraId="1F3EDF7D" w14:textId="77777777" w:rsidR="009753CE" w:rsidRPr="008433A8" w:rsidRDefault="009753CE" w:rsidP="009753CE">
      <w:pPr>
        <w:rPr>
          <w:rFonts w:cs="Courier New"/>
          <w:szCs w:val="24"/>
        </w:rPr>
      </w:pPr>
      <w:r>
        <w:rPr>
          <w:rFonts w:cs="Courier New"/>
          <w:szCs w:val="24"/>
        </w:rPr>
        <w:t xml:space="preserve">Make sure you’re getting to sleep at the same time and eating healthy meals. Schedule time for exercise each day </w:t>
      </w:r>
      <w:proofErr w:type="gramStart"/>
      <w:r>
        <w:rPr>
          <w:rFonts w:cs="Courier New"/>
          <w:szCs w:val="24"/>
        </w:rPr>
        <w:t>and also</w:t>
      </w:r>
      <w:proofErr w:type="gramEnd"/>
      <w:r>
        <w:rPr>
          <w:rFonts w:cs="Courier New"/>
          <w:szCs w:val="24"/>
        </w:rPr>
        <w:t xml:space="preserve"> incorporate calming activities too. Sticking to a routine can prove surprisingly effective at maintaining good emotional balance in uncertain times</w:t>
      </w:r>
      <w:proofErr w:type="gramStart"/>
      <w:r>
        <w:rPr>
          <w:rFonts w:cs="Courier New"/>
          <w:szCs w:val="24"/>
        </w:rPr>
        <w:t xml:space="preserve">.  </w:t>
      </w:r>
      <w:proofErr w:type="gramEnd"/>
    </w:p>
    <w:p w14:paraId="4A107C3A" w14:textId="77777777" w:rsidR="009753CE" w:rsidRDefault="009753CE" w:rsidP="009753CE">
      <w:pPr>
        <w:rPr>
          <w:rFonts w:cs="Courier New"/>
          <w:b/>
          <w:bCs/>
          <w:sz w:val="26"/>
          <w:szCs w:val="26"/>
        </w:rPr>
      </w:pPr>
      <w:r>
        <w:rPr>
          <w:rFonts w:cs="Courier New"/>
          <w:b/>
          <w:bCs/>
          <w:sz w:val="26"/>
          <w:szCs w:val="26"/>
        </w:rPr>
        <w:t>2. Pay attention to social connections</w:t>
      </w:r>
    </w:p>
    <w:p w14:paraId="757A9149" w14:textId="77777777" w:rsidR="009753CE" w:rsidRDefault="009753CE" w:rsidP="009753CE">
      <w:pPr>
        <w:rPr>
          <w:rFonts w:cs="Courier New"/>
          <w:szCs w:val="24"/>
        </w:rPr>
      </w:pPr>
      <w:r>
        <w:rPr>
          <w:rFonts w:cs="Courier New"/>
          <w:szCs w:val="24"/>
        </w:rPr>
        <w:t>You’re also going to want to pay attention to your social connections. During times of uncertainty it’s easy to isolate yourself more than usual. However, if you pull away from friends and family, it can be detrimental to your mental health.</w:t>
      </w:r>
    </w:p>
    <w:p w14:paraId="7A24A403" w14:textId="77777777" w:rsidR="009753CE" w:rsidRPr="00104AFA" w:rsidRDefault="009753CE" w:rsidP="009753CE">
      <w:pPr>
        <w:rPr>
          <w:rFonts w:cs="Courier New"/>
          <w:szCs w:val="24"/>
        </w:rPr>
      </w:pPr>
      <w:r>
        <w:rPr>
          <w:rFonts w:cs="Courier New"/>
          <w:szCs w:val="24"/>
        </w:rPr>
        <w:t xml:space="preserve">Try and maintain your social connections during this time. You need your friends and family now more than ever. </w:t>
      </w:r>
    </w:p>
    <w:p w14:paraId="6AB50917" w14:textId="77777777" w:rsidR="009753CE" w:rsidRDefault="009753CE" w:rsidP="009753CE">
      <w:pPr>
        <w:rPr>
          <w:rFonts w:cs="Courier New"/>
          <w:b/>
          <w:bCs/>
          <w:sz w:val="26"/>
          <w:szCs w:val="26"/>
        </w:rPr>
      </w:pPr>
      <w:r>
        <w:rPr>
          <w:rFonts w:cs="Courier New"/>
          <w:b/>
          <w:bCs/>
          <w:sz w:val="26"/>
          <w:szCs w:val="26"/>
        </w:rPr>
        <w:t>3. Continue to take care of yourself</w:t>
      </w:r>
    </w:p>
    <w:p w14:paraId="3E2A96E4" w14:textId="77777777" w:rsidR="009753CE" w:rsidRPr="002907FE" w:rsidRDefault="009753CE" w:rsidP="009753CE">
      <w:pPr>
        <w:rPr>
          <w:rFonts w:cs="Courier New"/>
          <w:szCs w:val="24"/>
        </w:rPr>
      </w:pPr>
      <w:r>
        <w:rPr>
          <w:rFonts w:cs="Courier New"/>
          <w:szCs w:val="24"/>
        </w:rPr>
        <w:t xml:space="preserve">Taking </w:t>
      </w:r>
      <w:proofErr w:type="gramStart"/>
      <w:r>
        <w:rPr>
          <w:rFonts w:cs="Courier New"/>
          <w:szCs w:val="24"/>
        </w:rPr>
        <w:t>good care</w:t>
      </w:r>
      <w:proofErr w:type="gramEnd"/>
      <w:r>
        <w:rPr>
          <w:rFonts w:cs="Courier New"/>
          <w:szCs w:val="24"/>
        </w:rPr>
        <w:t xml:space="preserve"> of yourself can also counteract those negative emotions. So, making sure you get enough exercise, eat a balanced </w:t>
      </w:r>
      <w:proofErr w:type="gramStart"/>
      <w:r>
        <w:rPr>
          <w:rFonts w:cs="Courier New"/>
          <w:szCs w:val="24"/>
        </w:rPr>
        <w:t>diet</w:t>
      </w:r>
      <w:proofErr w:type="gramEnd"/>
      <w:r>
        <w:rPr>
          <w:rFonts w:cs="Courier New"/>
          <w:szCs w:val="24"/>
        </w:rPr>
        <w:t xml:space="preserve"> and do things you enjoy are important during uncertain times</w:t>
      </w:r>
    </w:p>
    <w:p w14:paraId="02EB7303" w14:textId="77777777" w:rsidR="009753CE" w:rsidRDefault="009753CE" w:rsidP="009753CE">
      <w:pPr>
        <w:rPr>
          <w:rFonts w:cs="Courier New"/>
          <w:b/>
          <w:bCs/>
          <w:sz w:val="26"/>
          <w:szCs w:val="26"/>
        </w:rPr>
      </w:pPr>
      <w:r>
        <w:rPr>
          <w:rFonts w:cs="Courier New"/>
          <w:b/>
          <w:bCs/>
          <w:sz w:val="26"/>
          <w:szCs w:val="26"/>
        </w:rPr>
        <w:t>4. Get creative</w:t>
      </w:r>
    </w:p>
    <w:p w14:paraId="1DA7E6D3" w14:textId="77777777" w:rsidR="009753CE" w:rsidRPr="00850B3C" w:rsidRDefault="009753CE" w:rsidP="009753CE">
      <w:pPr>
        <w:rPr>
          <w:rFonts w:cs="Courier New"/>
          <w:szCs w:val="24"/>
        </w:rPr>
      </w:pPr>
      <w:r>
        <w:rPr>
          <w:rFonts w:cs="Courier New"/>
          <w:szCs w:val="24"/>
        </w:rPr>
        <w:t xml:space="preserve">Many people find getting creative can help them to express their emotions. It can also prove a great distraction from negative thinking. There is nothing greater than losing yourself in a creative hobby. So, think about starting drawing or painting, putting together a </w:t>
      </w:r>
      <w:proofErr w:type="gramStart"/>
      <w:r>
        <w:rPr>
          <w:rFonts w:cs="Courier New"/>
          <w:szCs w:val="24"/>
        </w:rPr>
        <w:t>scrapbook</w:t>
      </w:r>
      <w:proofErr w:type="gramEnd"/>
      <w:r>
        <w:rPr>
          <w:rFonts w:cs="Courier New"/>
          <w:szCs w:val="24"/>
        </w:rPr>
        <w:t xml:space="preserve"> or even starting a jewelry making hobby. Getting creative can really help to balance out your emotions in tough times.</w:t>
      </w:r>
    </w:p>
    <w:p w14:paraId="4D4EF0FD" w14:textId="77777777" w:rsidR="009753CE" w:rsidRDefault="009753CE" w:rsidP="009753CE">
      <w:pPr>
        <w:rPr>
          <w:rFonts w:cs="Courier New"/>
          <w:b/>
          <w:bCs/>
          <w:sz w:val="26"/>
          <w:szCs w:val="26"/>
        </w:rPr>
      </w:pPr>
      <w:r>
        <w:rPr>
          <w:rFonts w:cs="Courier New"/>
          <w:b/>
          <w:bCs/>
          <w:sz w:val="26"/>
          <w:szCs w:val="26"/>
        </w:rPr>
        <w:t>5. Learn something new</w:t>
      </w:r>
    </w:p>
    <w:p w14:paraId="687FFD90" w14:textId="77777777" w:rsidR="009753CE" w:rsidRDefault="009753CE" w:rsidP="009753CE">
      <w:pPr>
        <w:rPr>
          <w:rFonts w:cs="Courier New"/>
          <w:szCs w:val="24"/>
        </w:rPr>
      </w:pPr>
      <w:r>
        <w:rPr>
          <w:rFonts w:cs="Courier New"/>
          <w:szCs w:val="24"/>
        </w:rPr>
        <w:t xml:space="preserve">Another great tip is to learn something new. It’s easy to focus solely on the negative situation. However, by taking up a new hobby it enables you to focus on something else. </w:t>
      </w:r>
    </w:p>
    <w:p w14:paraId="112F6D7C" w14:textId="3BA2C047" w:rsidR="009753CE" w:rsidRDefault="009753CE" w:rsidP="009753CE">
      <w:pPr>
        <w:rPr>
          <w:rFonts w:cs="Courier New"/>
          <w:szCs w:val="24"/>
        </w:rPr>
      </w:pPr>
      <w:r>
        <w:rPr>
          <w:rFonts w:cs="Courier New"/>
          <w:szCs w:val="24"/>
        </w:rPr>
        <w:t xml:space="preserve">There are so many new things you could learn. </w:t>
      </w:r>
      <w:proofErr w:type="gramStart"/>
      <w:r>
        <w:rPr>
          <w:rFonts w:cs="Courier New"/>
          <w:szCs w:val="24"/>
        </w:rPr>
        <w:t>Perhaps you’ve</w:t>
      </w:r>
      <w:proofErr w:type="gramEnd"/>
      <w:r>
        <w:rPr>
          <w:rFonts w:cs="Courier New"/>
          <w:szCs w:val="24"/>
        </w:rPr>
        <w:t xml:space="preserve"> wanted to learn a musical instrument? Or </w:t>
      </w:r>
      <w:proofErr w:type="gramStart"/>
      <w:r>
        <w:rPr>
          <w:rFonts w:cs="Courier New"/>
          <w:szCs w:val="24"/>
        </w:rPr>
        <w:t>maybe you’re</w:t>
      </w:r>
      <w:proofErr w:type="gramEnd"/>
      <w:r>
        <w:rPr>
          <w:rFonts w:cs="Courier New"/>
          <w:szCs w:val="24"/>
        </w:rPr>
        <w:t xml:space="preserve"> keen to learn a new language? Whatever it is you want to </w:t>
      </w:r>
      <w:proofErr w:type="gramStart"/>
      <w:r>
        <w:rPr>
          <w:rFonts w:cs="Courier New"/>
          <w:szCs w:val="24"/>
        </w:rPr>
        <w:t>learn,</w:t>
      </w:r>
      <w:proofErr w:type="gramEnd"/>
      <w:r>
        <w:rPr>
          <w:rFonts w:cs="Courier New"/>
          <w:szCs w:val="24"/>
        </w:rPr>
        <w:t xml:space="preserve"> you’ll find plenty of online courses and videos on sites such as YouTube you can follow. </w:t>
      </w:r>
    </w:p>
    <w:p w14:paraId="6DB72D38" w14:textId="77777777" w:rsidR="001A7137" w:rsidRPr="009F7D84" w:rsidRDefault="001A7137" w:rsidP="009753CE">
      <w:pPr>
        <w:rPr>
          <w:rFonts w:cs="Courier New"/>
          <w:szCs w:val="24"/>
        </w:rPr>
      </w:pPr>
    </w:p>
    <w:p w14:paraId="6387DE4D" w14:textId="77777777" w:rsidR="009753CE" w:rsidRDefault="009753CE" w:rsidP="009753CE">
      <w:pPr>
        <w:rPr>
          <w:rFonts w:cs="Courier New"/>
          <w:b/>
          <w:bCs/>
          <w:sz w:val="26"/>
          <w:szCs w:val="26"/>
        </w:rPr>
      </w:pPr>
      <w:r>
        <w:rPr>
          <w:rFonts w:cs="Courier New"/>
          <w:b/>
          <w:bCs/>
          <w:sz w:val="26"/>
          <w:szCs w:val="26"/>
        </w:rPr>
        <w:lastRenderedPageBreak/>
        <w:t>6. Focus on the things you can control</w:t>
      </w:r>
    </w:p>
    <w:p w14:paraId="6E6808E9" w14:textId="77777777" w:rsidR="009753CE" w:rsidRDefault="009753CE" w:rsidP="009753CE">
      <w:pPr>
        <w:rPr>
          <w:rFonts w:cs="Courier New"/>
          <w:szCs w:val="24"/>
        </w:rPr>
      </w:pPr>
      <w:r>
        <w:rPr>
          <w:rFonts w:cs="Courier New"/>
          <w:szCs w:val="24"/>
        </w:rPr>
        <w:t xml:space="preserve">If you only focus on the things you can’t control, it’s going to cause you to feel helpless, </w:t>
      </w:r>
      <w:proofErr w:type="gramStart"/>
      <w:r>
        <w:rPr>
          <w:rFonts w:cs="Courier New"/>
          <w:szCs w:val="24"/>
        </w:rPr>
        <w:t>depressed</w:t>
      </w:r>
      <w:proofErr w:type="gramEnd"/>
      <w:r>
        <w:rPr>
          <w:rFonts w:cs="Courier New"/>
          <w:szCs w:val="24"/>
        </w:rPr>
        <w:t xml:space="preserve"> and anxious. However, if you switch that focus to the things you can control, it’s going to make you feel more empowered.</w:t>
      </w:r>
    </w:p>
    <w:p w14:paraId="282AC3CA" w14:textId="77777777" w:rsidR="009753CE" w:rsidRPr="009C7703" w:rsidRDefault="009753CE" w:rsidP="009753CE">
      <w:pPr>
        <w:rPr>
          <w:rFonts w:cs="Courier New"/>
          <w:szCs w:val="24"/>
        </w:rPr>
      </w:pPr>
      <w:r>
        <w:rPr>
          <w:rFonts w:cs="Courier New"/>
          <w:szCs w:val="24"/>
        </w:rPr>
        <w:t xml:space="preserve">So, write down what you can change about the situation right now. Even if it’s simply the way you respond to the situation, there is always something you can control. </w:t>
      </w:r>
    </w:p>
    <w:p w14:paraId="0BA5DAA7" w14:textId="77777777" w:rsidR="009753CE" w:rsidRDefault="009753CE" w:rsidP="009753CE">
      <w:pPr>
        <w:rPr>
          <w:rFonts w:cs="Courier New"/>
          <w:b/>
          <w:bCs/>
          <w:sz w:val="26"/>
          <w:szCs w:val="26"/>
        </w:rPr>
      </w:pPr>
      <w:r>
        <w:rPr>
          <w:rFonts w:cs="Courier New"/>
          <w:b/>
          <w:bCs/>
          <w:sz w:val="26"/>
          <w:szCs w:val="26"/>
        </w:rPr>
        <w:t>7. Limit the amount of news you watch</w:t>
      </w:r>
    </w:p>
    <w:p w14:paraId="74C1E9F8" w14:textId="77777777" w:rsidR="009753CE" w:rsidRPr="00ED598A" w:rsidRDefault="009753CE" w:rsidP="009753CE">
      <w:pPr>
        <w:rPr>
          <w:rFonts w:cs="Courier New"/>
          <w:szCs w:val="24"/>
        </w:rPr>
      </w:pPr>
      <w:r>
        <w:rPr>
          <w:rFonts w:cs="Courier New"/>
          <w:szCs w:val="24"/>
        </w:rPr>
        <w:t>During a crisis, it’s common to want to stay up to date by watching the news. However, if the news is mostly negative, it can have a significant impact on your wellbeing. So, limit the news you watch each day and see just how much calmer you feel.</w:t>
      </w:r>
    </w:p>
    <w:p w14:paraId="4E39BCDD" w14:textId="77777777" w:rsidR="009753CE" w:rsidRDefault="009753CE" w:rsidP="009753CE">
      <w:pPr>
        <w:rPr>
          <w:rFonts w:cs="Courier New"/>
          <w:b/>
          <w:bCs/>
          <w:sz w:val="26"/>
          <w:szCs w:val="26"/>
        </w:rPr>
      </w:pPr>
      <w:r>
        <w:rPr>
          <w:rFonts w:cs="Courier New"/>
          <w:b/>
          <w:bCs/>
          <w:sz w:val="26"/>
          <w:szCs w:val="26"/>
        </w:rPr>
        <w:t>8. Don’t be afraid to seek help</w:t>
      </w:r>
    </w:p>
    <w:p w14:paraId="180F482C" w14:textId="77777777" w:rsidR="009753CE" w:rsidRDefault="009753CE" w:rsidP="009753CE">
      <w:pPr>
        <w:rPr>
          <w:rFonts w:cs="Courier New"/>
          <w:szCs w:val="24"/>
        </w:rPr>
      </w:pPr>
      <w:r>
        <w:rPr>
          <w:rFonts w:cs="Courier New"/>
          <w:szCs w:val="24"/>
        </w:rPr>
        <w:t xml:space="preserve">Finally, if nothing appears to be working, don’t be afraid to seek help. Sometimes, we need expert help to switch our thinking and overcome the negative emotions which come from a crisis. There is no shame in seeking help and it could set you on a healthier path, helping you to better deal with future crisis. </w:t>
      </w:r>
    </w:p>
    <w:p w14:paraId="1D508A51" w14:textId="77777777" w:rsidR="009753CE" w:rsidRPr="0060047A" w:rsidRDefault="009753CE" w:rsidP="009753CE">
      <w:pPr>
        <w:rPr>
          <w:rFonts w:cs="Courier New"/>
          <w:szCs w:val="24"/>
        </w:rPr>
      </w:pPr>
      <w:r>
        <w:rPr>
          <w:rFonts w:cs="Courier New"/>
          <w:szCs w:val="24"/>
        </w:rPr>
        <w:t xml:space="preserve">These are just 8 things you can do to become emotionally balanced during uncertain times. By focusing on the </w:t>
      </w:r>
      <w:proofErr w:type="gramStart"/>
      <w:r>
        <w:rPr>
          <w:rFonts w:cs="Courier New"/>
          <w:szCs w:val="24"/>
        </w:rPr>
        <w:t>things</w:t>
      </w:r>
      <w:proofErr w:type="gramEnd"/>
      <w:r>
        <w:rPr>
          <w:rFonts w:cs="Courier New"/>
          <w:szCs w:val="24"/>
        </w:rPr>
        <w:t xml:space="preserve"> you can control and taking care of yourself, you’ll be in a much better position mentally. </w:t>
      </w:r>
    </w:p>
    <w:p w14:paraId="35D70018" w14:textId="77777777" w:rsidR="009753CE" w:rsidRPr="0037624A" w:rsidRDefault="009753CE" w:rsidP="009753CE">
      <w:pPr>
        <w:rPr>
          <w:rFonts w:cs="Courier New"/>
          <w:szCs w:val="24"/>
        </w:rPr>
      </w:pPr>
    </w:p>
    <w:p w14:paraId="142B7B2D" w14:textId="77777777" w:rsidR="009753CE" w:rsidRDefault="009753CE" w:rsidP="009753CE"/>
    <w:p w14:paraId="5A823FC2" w14:textId="77777777" w:rsidR="00167B2C" w:rsidRPr="004D033C" w:rsidRDefault="00167B2C" w:rsidP="00167B2C">
      <w:pPr>
        <w:rPr>
          <w:rFonts w:cs="Courier New"/>
          <w:b/>
          <w:bCs/>
          <w:sz w:val="26"/>
          <w:szCs w:val="26"/>
        </w:rPr>
      </w:pPr>
    </w:p>
    <w:p w14:paraId="51D4EE1C" w14:textId="77777777" w:rsidR="00167B2C" w:rsidRDefault="00167B2C" w:rsidP="00167B2C"/>
    <w:p w14:paraId="5C852520" w14:textId="77777777" w:rsidR="00167B2C" w:rsidRPr="00D25B96" w:rsidRDefault="00167B2C" w:rsidP="0096226D">
      <w:pPr>
        <w:rPr>
          <w:rFonts w:cs="Courier New"/>
          <w:szCs w:val="24"/>
        </w:rPr>
      </w:pPr>
    </w:p>
    <w:p w14:paraId="77A5F1F6" w14:textId="77777777" w:rsidR="0096226D" w:rsidRDefault="0096226D" w:rsidP="0096226D">
      <w:pPr>
        <w:rPr>
          <w:rFonts w:cs="Courier New"/>
          <w:b/>
          <w:bCs/>
          <w:sz w:val="26"/>
          <w:szCs w:val="26"/>
        </w:rPr>
      </w:pPr>
    </w:p>
    <w:p w14:paraId="34404FF9" w14:textId="77777777" w:rsidR="0096226D" w:rsidRPr="00ED0E07" w:rsidRDefault="0096226D" w:rsidP="0096226D">
      <w:pPr>
        <w:rPr>
          <w:rFonts w:cs="Courier New"/>
          <w:b/>
          <w:bCs/>
          <w:sz w:val="26"/>
          <w:szCs w:val="26"/>
        </w:rPr>
      </w:pPr>
    </w:p>
    <w:p w14:paraId="2248C2A0" w14:textId="77777777" w:rsidR="0096226D" w:rsidRDefault="0096226D" w:rsidP="0096226D"/>
    <w:p w14:paraId="0DBF0EE7" w14:textId="6976E078" w:rsidR="00792CE8" w:rsidRPr="00CC18EC" w:rsidRDefault="00792CE8" w:rsidP="00BB3F1D">
      <w:pPr>
        <w:pStyle w:val="Heading1"/>
      </w:pPr>
    </w:p>
    <w:sectPr w:rsidR="00792CE8" w:rsidRPr="00CC18EC" w:rsidSect="00100B4E">
      <w:footerReference w:type="default" r:id="rId2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45CA8E" w14:textId="77777777" w:rsidR="00382EE7" w:rsidRDefault="00382EE7" w:rsidP="00100B4E">
      <w:pPr>
        <w:spacing w:after="0" w:line="240" w:lineRule="auto"/>
      </w:pPr>
      <w:r>
        <w:separator/>
      </w:r>
    </w:p>
  </w:endnote>
  <w:endnote w:type="continuationSeparator" w:id="0">
    <w:p w14:paraId="2742F632" w14:textId="77777777" w:rsidR="00382EE7" w:rsidRDefault="00382EE7" w:rsidP="00100B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C4BE49" w14:textId="77777777" w:rsidR="00100B4E" w:rsidRDefault="00100B4E">
    <w:pPr>
      <w:tabs>
        <w:tab w:val="center" w:pos="4550"/>
        <w:tab w:val="left" w:pos="5818"/>
      </w:tabs>
      <w:ind w:right="260"/>
      <w:jc w:val="right"/>
      <w:rPr>
        <w:color w:val="222A35" w:themeColor="text2" w:themeShade="80"/>
        <w:szCs w:val="24"/>
      </w:rPr>
    </w:pPr>
    <w:r>
      <w:rPr>
        <w:color w:val="8496B0" w:themeColor="text2" w:themeTint="99"/>
        <w:spacing w:val="60"/>
        <w:szCs w:val="24"/>
      </w:rPr>
      <w:t>Page</w:t>
    </w:r>
    <w:r>
      <w:rPr>
        <w:color w:val="8496B0" w:themeColor="text2" w:themeTint="99"/>
        <w:szCs w:val="24"/>
      </w:rPr>
      <w:t xml:space="preserve"> </w:t>
    </w:r>
    <w:r>
      <w:rPr>
        <w:color w:val="323E4F" w:themeColor="text2" w:themeShade="BF"/>
        <w:szCs w:val="24"/>
      </w:rPr>
      <w:fldChar w:fldCharType="begin"/>
    </w:r>
    <w:r>
      <w:rPr>
        <w:color w:val="323E4F" w:themeColor="text2" w:themeShade="BF"/>
        <w:szCs w:val="24"/>
      </w:rPr>
      <w:instrText xml:space="preserve"> PAGE   \* MERGEFORMAT </w:instrText>
    </w:r>
    <w:r>
      <w:rPr>
        <w:color w:val="323E4F" w:themeColor="text2" w:themeShade="BF"/>
        <w:szCs w:val="24"/>
      </w:rPr>
      <w:fldChar w:fldCharType="separate"/>
    </w:r>
    <w:r>
      <w:rPr>
        <w:noProof/>
        <w:color w:val="323E4F" w:themeColor="text2" w:themeShade="BF"/>
        <w:szCs w:val="24"/>
      </w:rPr>
      <w:t>1</w:t>
    </w:r>
    <w:r>
      <w:rPr>
        <w:color w:val="323E4F" w:themeColor="text2" w:themeShade="BF"/>
        <w:szCs w:val="24"/>
      </w:rPr>
      <w:fldChar w:fldCharType="end"/>
    </w:r>
    <w:r>
      <w:rPr>
        <w:color w:val="323E4F" w:themeColor="text2" w:themeShade="BF"/>
        <w:szCs w:val="24"/>
      </w:rPr>
      <w:t xml:space="preserve"> | </w:t>
    </w:r>
    <w:r>
      <w:rPr>
        <w:color w:val="323E4F" w:themeColor="text2" w:themeShade="BF"/>
        <w:szCs w:val="24"/>
      </w:rPr>
      <w:fldChar w:fldCharType="begin"/>
    </w:r>
    <w:r>
      <w:rPr>
        <w:color w:val="323E4F" w:themeColor="text2" w:themeShade="BF"/>
        <w:szCs w:val="24"/>
      </w:rPr>
      <w:instrText xml:space="preserve"> NUMPAGES  \* Arabic  \* MERGEFORMAT </w:instrText>
    </w:r>
    <w:r>
      <w:rPr>
        <w:color w:val="323E4F" w:themeColor="text2" w:themeShade="BF"/>
        <w:szCs w:val="24"/>
      </w:rPr>
      <w:fldChar w:fldCharType="separate"/>
    </w:r>
    <w:r>
      <w:rPr>
        <w:noProof/>
        <w:color w:val="323E4F" w:themeColor="text2" w:themeShade="BF"/>
        <w:szCs w:val="24"/>
      </w:rPr>
      <w:t>1</w:t>
    </w:r>
    <w:r>
      <w:rPr>
        <w:color w:val="323E4F" w:themeColor="text2" w:themeShade="BF"/>
        <w:szCs w:val="24"/>
      </w:rPr>
      <w:fldChar w:fldCharType="end"/>
    </w:r>
  </w:p>
  <w:p w14:paraId="65C4B635" w14:textId="77777777" w:rsidR="00100B4E" w:rsidRDefault="00100B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0BDF09" w14:textId="77777777" w:rsidR="00382EE7" w:rsidRDefault="00382EE7" w:rsidP="00100B4E">
      <w:pPr>
        <w:spacing w:after="0" w:line="240" w:lineRule="auto"/>
      </w:pPr>
      <w:r>
        <w:separator/>
      </w:r>
    </w:p>
  </w:footnote>
  <w:footnote w:type="continuationSeparator" w:id="0">
    <w:p w14:paraId="7A3A0A73" w14:textId="77777777" w:rsidR="00382EE7" w:rsidRDefault="00382EE7" w:rsidP="00100B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2DB0570"/>
    <w:multiLevelType w:val="hybridMultilevel"/>
    <w:tmpl w:val="A39408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32813EC"/>
    <w:multiLevelType w:val="hybridMultilevel"/>
    <w:tmpl w:val="EBC81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0A05DA3"/>
    <w:multiLevelType w:val="hybridMultilevel"/>
    <w:tmpl w:val="E6A4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0BB2D90"/>
    <w:multiLevelType w:val="hybridMultilevel"/>
    <w:tmpl w:val="312485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0F85954"/>
    <w:multiLevelType w:val="hybridMultilevel"/>
    <w:tmpl w:val="80AE1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26E5351"/>
    <w:multiLevelType w:val="hybridMultilevel"/>
    <w:tmpl w:val="44BE91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CC05A0B"/>
    <w:multiLevelType w:val="hybridMultilevel"/>
    <w:tmpl w:val="2BE65B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D367EF7"/>
    <w:multiLevelType w:val="hybridMultilevel"/>
    <w:tmpl w:val="453A27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661194A"/>
    <w:multiLevelType w:val="hybridMultilevel"/>
    <w:tmpl w:val="D5E44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BEE0DC2"/>
    <w:multiLevelType w:val="hybridMultilevel"/>
    <w:tmpl w:val="DD3A92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0DD4008"/>
    <w:multiLevelType w:val="hybridMultilevel"/>
    <w:tmpl w:val="539E3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D8E06B5"/>
    <w:multiLevelType w:val="hybridMultilevel"/>
    <w:tmpl w:val="D834FC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4"/>
  </w:num>
  <w:num w:numId="4">
    <w:abstractNumId w:val="8"/>
  </w:num>
  <w:num w:numId="5">
    <w:abstractNumId w:val="7"/>
  </w:num>
  <w:num w:numId="6">
    <w:abstractNumId w:val="5"/>
  </w:num>
  <w:num w:numId="7">
    <w:abstractNumId w:val="0"/>
  </w:num>
  <w:num w:numId="8">
    <w:abstractNumId w:val="1"/>
  </w:num>
  <w:num w:numId="9">
    <w:abstractNumId w:val="3"/>
  </w:num>
  <w:num w:numId="10">
    <w:abstractNumId w:val="9"/>
  </w:num>
  <w:num w:numId="11">
    <w:abstractNumId w:val="1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EyNDEzMrIwMjc3sDBV0lEKTi0uzszPAykwrAUAQE4NrywAAAA="/>
  </w:docVars>
  <w:rsids>
    <w:rsidRoot w:val="00011EFA"/>
    <w:rsid w:val="00011EFA"/>
    <w:rsid w:val="0001709D"/>
    <w:rsid w:val="00073B84"/>
    <w:rsid w:val="00087AC2"/>
    <w:rsid w:val="0009712E"/>
    <w:rsid w:val="000C7236"/>
    <w:rsid w:val="000E3256"/>
    <w:rsid w:val="00100B4E"/>
    <w:rsid w:val="0015396C"/>
    <w:rsid w:val="00167B2C"/>
    <w:rsid w:val="001A7137"/>
    <w:rsid w:val="001E7F93"/>
    <w:rsid w:val="00263252"/>
    <w:rsid w:val="00263C0B"/>
    <w:rsid w:val="002D479B"/>
    <w:rsid w:val="002E4E16"/>
    <w:rsid w:val="002E7C60"/>
    <w:rsid w:val="002F5F66"/>
    <w:rsid w:val="00372B3E"/>
    <w:rsid w:val="00382EE7"/>
    <w:rsid w:val="003A249F"/>
    <w:rsid w:val="004124CE"/>
    <w:rsid w:val="004254B8"/>
    <w:rsid w:val="00426B9C"/>
    <w:rsid w:val="004B0DA0"/>
    <w:rsid w:val="00504B04"/>
    <w:rsid w:val="0057410C"/>
    <w:rsid w:val="00591303"/>
    <w:rsid w:val="0059214F"/>
    <w:rsid w:val="006113DB"/>
    <w:rsid w:val="00641041"/>
    <w:rsid w:val="006D3A16"/>
    <w:rsid w:val="00712695"/>
    <w:rsid w:val="007722FA"/>
    <w:rsid w:val="00790CA1"/>
    <w:rsid w:val="00792CE8"/>
    <w:rsid w:val="00795DA4"/>
    <w:rsid w:val="007B13AD"/>
    <w:rsid w:val="007D4710"/>
    <w:rsid w:val="008A697A"/>
    <w:rsid w:val="008E33D6"/>
    <w:rsid w:val="00941593"/>
    <w:rsid w:val="0096226D"/>
    <w:rsid w:val="009753CE"/>
    <w:rsid w:val="009839AD"/>
    <w:rsid w:val="009D62E2"/>
    <w:rsid w:val="00A84FD7"/>
    <w:rsid w:val="00B81D3A"/>
    <w:rsid w:val="00BB3F1D"/>
    <w:rsid w:val="00BB65A1"/>
    <w:rsid w:val="00C17D46"/>
    <w:rsid w:val="00C43775"/>
    <w:rsid w:val="00CB68F3"/>
    <w:rsid w:val="00D84171"/>
    <w:rsid w:val="00D94A4D"/>
    <w:rsid w:val="00DC0CC4"/>
    <w:rsid w:val="00EA338A"/>
    <w:rsid w:val="00EB079E"/>
    <w:rsid w:val="00EC5468"/>
    <w:rsid w:val="00F830F9"/>
    <w:rsid w:val="00FB3840"/>
    <w:rsid w:val="00FC4010"/>
    <w:rsid w:val="00FC622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11D21B"/>
  <w15:chartTrackingRefBased/>
  <w15:docId w15:val="{B35B08B5-B081-4145-918C-44B27AC48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30F9"/>
    <w:rPr>
      <w:rFonts w:ascii="Courier New" w:hAnsi="Courier New"/>
      <w:sz w:val="24"/>
    </w:rPr>
  </w:style>
  <w:style w:type="paragraph" w:styleId="Heading1">
    <w:name w:val="heading 1"/>
    <w:basedOn w:val="Normal"/>
    <w:next w:val="Normal"/>
    <w:link w:val="Heading1Char"/>
    <w:uiPriority w:val="9"/>
    <w:qFormat/>
    <w:rsid w:val="00F830F9"/>
    <w:pPr>
      <w:keepNext/>
      <w:keepLines/>
      <w:spacing w:before="240" w:after="0"/>
      <w:outlineLvl w:val="0"/>
    </w:pPr>
    <w:rPr>
      <w:rFonts w:eastAsiaTheme="majorEastAsia" w:cstheme="majorBidi"/>
      <w:b/>
      <w:color w:val="000000" w:themeColor="text1"/>
      <w:sz w:val="32"/>
      <w:szCs w:val="32"/>
    </w:rPr>
  </w:style>
  <w:style w:type="paragraph" w:styleId="Heading2">
    <w:name w:val="heading 2"/>
    <w:basedOn w:val="Normal"/>
    <w:next w:val="Normal"/>
    <w:link w:val="Heading2Char"/>
    <w:uiPriority w:val="9"/>
    <w:unhideWhenUsed/>
    <w:qFormat/>
    <w:rsid w:val="00F830F9"/>
    <w:pPr>
      <w:keepNext/>
      <w:keepLines/>
      <w:spacing w:before="40" w:after="0"/>
      <w:outlineLvl w:val="1"/>
    </w:pPr>
    <w:rPr>
      <w:rFonts w:eastAsiaTheme="majorEastAsia" w:cstheme="majorBidi"/>
      <w:b/>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30F9"/>
    <w:rPr>
      <w:rFonts w:ascii="Courier New" w:eastAsiaTheme="majorEastAsia" w:hAnsi="Courier New" w:cstheme="majorBidi"/>
      <w:b/>
      <w:color w:val="000000" w:themeColor="text1"/>
      <w:sz w:val="32"/>
      <w:szCs w:val="32"/>
    </w:rPr>
  </w:style>
  <w:style w:type="character" w:customStyle="1" w:styleId="Heading2Char">
    <w:name w:val="Heading 2 Char"/>
    <w:basedOn w:val="DefaultParagraphFont"/>
    <w:link w:val="Heading2"/>
    <w:uiPriority w:val="9"/>
    <w:rsid w:val="00F830F9"/>
    <w:rPr>
      <w:rFonts w:ascii="Courier New" w:eastAsiaTheme="majorEastAsia" w:hAnsi="Courier New" w:cstheme="majorBidi"/>
      <w:b/>
      <w:color w:val="000000" w:themeColor="text1"/>
      <w:sz w:val="26"/>
      <w:szCs w:val="26"/>
    </w:rPr>
  </w:style>
  <w:style w:type="paragraph" w:styleId="TOCHeading">
    <w:name w:val="TOC Heading"/>
    <w:basedOn w:val="Heading1"/>
    <w:next w:val="Normal"/>
    <w:uiPriority w:val="39"/>
    <w:unhideWhenUsed/>
    <w:qFormat/>
    <w:rsid w:val="00100B4E"/>
    <w:pPr>
      <w:outlineLvl w:val="9"/>
    </w:pPr>
    <w:rPr>
      <w:rFonts w:asciiTheme="majorHAnsi" w:hAnsiTheme="majorHAnsi"/>
      <w:b w:val="0"/>
      <w:color w:val="2F5496" w:themeColor="accent1" w:themeShade="BF"/>
    </w:rPr>
  </w:style>
  <w:style w:type="paragraph" w:styleId="Header">
    <w:name w:val="header"/>
    <w:basedOn w:val="Normal"/>
    <w:link w:val="HeaderChar"/>
    <w:uiPriority w:val="99"/>
    <w:unhideWhenUsed/>
    <w:rsid w:val="00100B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0B4E"/>
    <w:rPr>
      <w:rFonts w:ascii="Courier New" w:hAnsi="Courier New"/>
      <w:sz w:val="24"/>
    </w:rPr>
  </w:style>
  <w:style w:type="paragraph" w:styleId="Footer">
    <w:name w:val="footer"/>
    <w:basedOn w:val="Normal"/>
    <w:link w:val="FooterChar"/>
    <w:uiPriority w:val="99"/>
    <w:unhideWhenUsed/>
    <w:rsid w:val="00100B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0B4E"/>
    <w:rPr>
      <w:rFonts w:ascii="Courier New" w:hAnsi="Courier New"/>
      <w:sz w:val="24"/>
    </w:rPr>
  </w:style>
  <w:style w:type="paragraph" w:styleId="ListParagraph">
    <w:name w:val="List Paragraph"/>
    <w:basedOn w:val="Normal"/>
    <w:uiPriority w:val="34"/>
    <w:qFormat/>
    <w:rsid w:val="00011EFA"/>
    <w:pPr>
      <w:ind w:left="720"/>
      <w:contextualSpacing/>
    </w:pPr>
    <w:rPr>
      <w:rFonts w:asciiTheme="minorHAnsi" w:hAnsiTheme="minorHAnsi"/>
      <w:sz w:val="22"/>
      <w:lang w:val="en-GB"/>
    </w:rPr>
  </w:style>
  <w:style w:type="paragraph" w:styleId="TOC1">
    <w:name w:val="toc 1"/>
    <w:basedOn w:val="Normal"/>
    <w:next w:val="Normal"/>
    <w:autoRedefine/>
    <w:uiPriority w:val="39"/>
    <w:unhideWhenUsed/>
    <w:rsid w:val="00011EFA"/>
    <w:pPr>
      <w:spacing w:after="100"/>
    </w:pPr>
  </w:style>
  <w:style w:type="paragraph" w:styleId="TOC2">
    <w:name w:val="toc 2"/>
    <w:basedOn w:val="Normal"/>
    <w:next w:val="Normal"/>
    <w:autoRedefine/>
    <w:uiPriority w:val="39"/>
    <w:unhideWhenUsed/>
    <w:rsid w:val="00011EFA"/>
    <w:pPr>
      <w:spacing w:after="100"/>
      <w:ind w:left="240"/>
    </w:pPr>
  </w:style>
  <w:style w:type="character" w:styleId="Hyperlink">
    <w:name w:val="Hyperlink"/>
    <w:basedOn w:val="DefaultParagraphFont"/>
    <w:uiPriority w:val="99"/>
    <w:unhideWhenUsed/>
    <w:rsid w:val="00011EF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imee\Documents\April%20Reviews\2019\PLRGROWYOURLISTTopic-NSP\TEMPLATES%20-%20PLEASE%20DELETE%20WHEN%20DONE\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0D7581-FB1E-4BC8-945E-25B910D022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TEMPLATE.dotx</Template>
  <TotalTime>35</TotalTime>
  <Pages>21</Pages>
  <Words>2876</Words>
  <Characters>16398</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Aimee Rogers</dc:creator>
  <cp:keywords/>
  <dc:description/>
  <cp:lastModifiedBy>Melody Spier</cp:lastModifiedBy>
  <cp:revision>11</cp:revision>
  <dcterms:created xsi:type="dcterms:W3CDTF">2020-07-06T14:15:00Z</dcterms:created>
  <dcterms:modified xsi:type="dcterms:W3CDTF">2020-08-07T14:26:00Z</dcterms:modified>
</cp:coreProperties>
</file>