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941DF1C" w14:textId="46D8DD55" w:rsidR="00100B4E" w:rsidRDefault="009C5920">
      <w:r>
        <w:rPr>
          <w:noProof/>
        </w:rPr>
        <w:drawing>
          <wp:anchor distT="0" distB="0" distL="114300" distR="114300" simplePos="0" relativeHeight="251706368" behindDoc="0" locked="0" layoutInCell="1" allowOverlap="1" wp14:anchorId="0C5EDCB0" wp14:editId="241A3559">
            <wp:simplePos x="914400" y="914400"/>
            <wp:positionH relativeFrom="margin">
              <wp:align>center</wp:align>
            </wp:positionH>
            <wp:positionV relativeFrom="margin">
              <wp:align>center</wp:align>
            </wp:positionV>
            <wp:extent cx="8227442" cy="10058400"/>
            <wp:effectExtent l="0" t="0" r="2540" b="0"/>
            <wp:wrapSquare wrapText="bothSides"/>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8227442" cy="100584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100B4E">
        <w:br w:type="page"/>
      </w:r>
    </w:p>
    <w:sdt>
      <w:sdtPr>
        <w:rPr>
          <w:rFonts w:ascii="Courier New" w:eastAsiaTheme="minorHAnsi" w:hAnsi="Courier New" w:cstheme="minorBidi"/>
          <w:color w:val="auto"/>
          <w:sz w:val="24"/>
          <w:szCs w:val="22"/>
        </w:rPr>
        <w:id w:val="-527409963"/>
        <w:docPartObj>
          <w:docPartGallery w:val="Table of Contents"/>
          <w:docPartUnique/>
        </w:docPartObj>
      </w:sdtPr>
      <w:sdtEndPr>
        <w:rPr>
          <w:b/>
          <w:bCs/>
          <w:noProof/>
        </w:rPr>
      </w:sdtEndPr>
      <w:sdtContent>
        <w:p w14:paraId="4F190AD0" w14:textId="77777777" w:rsidR="00100B4E" w:rsidRDefault="00100B4E">
          <w:pPr>
            <w:pStyle w:val="TOCHeading"/>
          </w:pPr>
          <w:r>
            <w:t>Contents</w:t>
          </w:r>
        </w:p>
        <w:p w14:paraId="0EC0BF02" w14:textId="77777777" w:rsidR="00534FA2" w:rsidRDefault="00214BC9">
          <w:pPr>
            <w:pStyle w:val="TOC1"/>
            <w:tabs>
              <w:tab w:val="right" w:leader="dot" w:pos="9350"/>
            </w:tabs>
            <w:rPr>
              <w:noProof/>
            </w:rPr>
          </w:pPr>
          <w:r>
            <w:rPr>
              <w:b/>
              <w:bCs/>
              <w:noProof/>
            </w:rPr>
            <w:fldChar w:fldCharType="begin"/>
          </w:r>
          <w:r>
            <w:rPr>
              <w:b/>
              <w:bCs/>
              <w:noProof/>
            </w:rPr>
            <w:instrText xml:space="preserve"> TOC \o "1-3" \h \z \u </w:instrText>
          </w:r>
          <w:r>
            <w:rPr>
              <w:b/>
              <w:bCs/>
              <w:noProof/>
            </w:rPr>
            <w:fldChar w:fldCharType="separate"/>
          </w:r>
          <w:hyperlink w:anchor="_Toc23511095" w:history="1">
            <w:r w:rsidR="00534FA2" w:rsidRPr="003D3886">
              <w:rPr>
                <w:rStyle w:val="Hyperlink"/>
                <w:noProof/>
              </w:rPr>
              <w:t>The Benefits of Mindful Eating</w:t>
            </w:r>
            <w:r w:rsidR="00534FA2">
              <w:rPr>
                <w:noProof/>
                <w:webHidden/>
              </w:rPr>
              <w:tab/>
            </w:r>
            <w:r w:rsidR="00534FA2">
              <w:rPr>
                <w:noProof/>
                <w:webHidden/>
              </w:rPr>
              <w:fldChar w:fldCharType="begin"/>
            </w:r>
            <w:r w:rsidR="00534FA2">
              <w:rPr>
                <w:noProof/>
                <w:webHidden/>
              </w:rPr>
              <w:instrText xml:space="preserve"> PAGEREF _Toc23511095 \h </w:instrText>
            </w:r>
            <w:r w:rsidR="00534FA2">
              <w:rPr>
                <w:noProof/>
                <w:webHidden/>
              </w:rPr>
            </w:r>
            <w:r w:rsidR="00534FA2">
              <w:rPr>
                <w:noProof/>
                <w:webHidden/>
              </w:rPr>
              <w:fldChar w:fldCharType="separate"/>
            </w:r>
            <w:r w:rsidR="00450588">
              <w:rPr>
                <w:noProof/>
                <w:webHidden/>
              </w:rPr>
              <w:t>3</w:t>
            </w:r>
            <w:r w:rsidR="00534FA2">
              <w:rPr>
                <w:noProof/>
                <w:webHidden/>
              </w:rPr>
              <w:fldChar w:fldCharType="end"/>
            </w:r>
          </w:hyperlink>
        </w:p>
        <w:p w14:paraId="136C635B" w14:textId="77777777" w:rsidR="00534FA2" w:rsidRDefault="00505FDC">
          <w:pPr>
            <w:pStyle w:val="TOC1"/>
            <w:tabs>
              <w:tab w:val="right" w:leader="dot" w:pos="9350"/>
            </w:tabs>
            <w:rPr>
              <w:noProof/>
            </w:rPr>
          </w:pPr>
          <w:hyperlink w:anchor="_Toc23511096" w:history="1">
            <w:r w:rsidR="00534FA2" w:rsidRPr="003D3886">
              <w:rPr>
                <w:rStyle w:val="Hyperlink"/>
                <w:noProof/>
              </w:rPr>
              <w:t>The Difference between Mindful and Mindless Eating</w:t>
            </w:r>
            <w:r w:rsidR="00534FA2">
              <w:rPr>
                <w:noProof/>
                <w:webHidden/>
              </w:rPr>
              <w:tab/>
            </w:r>
            <w:r w:rsidR="00534FA2">
              <w:rPr>
                <w:noProof/>
                <w:webHidden/>
              </w:rPr>
              <w:fldChar w:fldCharType="begin"/>
            </w:r>
            <w:r w:rsidR="00534FA2">
              <w:rPr>
                <w:noProof/>
                <w:webHidden/>
              </w:rPr>
              <w:instrText xml:space="preserve"> PAGEREF _Toc23511096 \h </w:instrText>
            </w:r>
            <w:r w:rsidR="00534FA2">
              <w:rPr>
                <w:noProof/>
                <w:webHidden/>
              </w:rPr>
            </w:r>
            <w:r w:rsidR="00534FA2">
              <w:rPr>
                <w:noProof/>
                <w:webHidden/>
              </w:rPr>
              <w:fldChar w:fldCharType="separate"/>
            </w:r>
            <w:r w:rsidR="00450588">
              <w:rPr>
                <w:noProof/>
                <w:webHidden/>
              </w:rPr>
              <w:t>7</w:t>
            </w:r>
            <w:r w:rsidR="00534FA2">
              <w:rPr>
                <w:noProof/>
                <w:webHidden/>
              </w:rPr>
              <w:fldChar w:fldCharType="end"/>
            </w:r>
          </w:hyperlink>
        </w:p>
        <w:p w14:paraId="402C534E" w14:textId="77777777" w:rsidR="00534FA2" w:rsidRDefault="00505FDC">
          <w:pPr>
            <w:pStyle w:val="TOC1"/>
            <w:tabs>
              <w:tab w:val="right" w:leader="dot" w:pos="9350"/>
            </w:tabs>
            <w:rPr>
              <w:noProof/>
            </w:rPr>
          </w:pPr>
          <w:hyperlink w:anchor="_Toc23511097" w:history="1">
            <w:r w:rsidR="00534FA2" w:rsidRPr="003D3886">
              <w:rPr>
                <w:rStyle w:val="Hyperlink"/>
                <w:noProof/>
              </w:rPr>
              <w:t>Mindful Eating: The Effect on Eating Disorders</w:t>
            </w:r>
            <w:r w:rsidR="00534FA2">
              <w:rPr>
                <w:noProof/>
                <w:webHidden/>
              </w:rPr>
              <w:tab/>
            </w:r>
            <w:r w:rsidR="00534FA2">
              <w:rPr>
                <w:noProof/>
                <w:webHidden/>
              </w:rPr>
              <w:fldChar w:fldCharType="begin"/>
            </w:r>
            <w:r w:rsidR="00534FA2">
              <w:rPr>
                <w:noProof/>
                <w:webHidden/>
              </w:rPr>
              <w:instrText xml:space="preserve"> PAGEREF _Toc23511097 \h </w:instrText>
            </w:r>
            <w:r w:rsidR="00534FA2">
              <w:rPr>
                <w:noProof/>
                <w:webHidden/>
              </w:rPr>
            </w:r>
            <w:r w:rsidR="00534FA2">
              <w:rPr>
                <w:noProof/>
                <w:webHidden/>
              </w:rPr>
              <w:fldChar w:fldCharType="separate"/>
            </w:r>
            <w:r w:rsidR="00450588">
              <w:rPr>
                <w:noProof/>
                <w:webHidden/>
              </w:rPr>
              <w:t>13</w:t>
            </w:r>
            <w:r w:rsidR="00534FA2">
              <w:rPr>
                <w:noProof/>
                <w:webHidden/>
              </w:rPr>
              <w:fldChar w:fldCharType="end"/>
            </w:r>
          </w:hyperlink>
        </w:p>
        <w:p w14:paraId="7F84A87B" w14:textId="77777777" w:rsidR="00534FA2" w:rsidRDefault="00505FDC">
          <w:pPr>
            <w:pStyle w:val="TOC1"/>
            <w:tabs>
              <w:tab w:val="right" w:leader="dot" w:pos="9350"/>
            </w:tabs>
            <w:rPr>
              <w:noProof/>
            </w:rPr>
          </w:pPr>
          <w:hyperlink w:anchor="_Toc23511098" w:history="1">
            <w:r w:rsidR="00534FA2" w:rsidRPr="003D3886">
              <w:rPr>
                <w:rStyle w:val="Hyperlink"/>
                <w:noProof/>
              </w:rPr>
              <w:t>How to Tell That You Are Genuinely Hungry</w:t>
            </w:r>
            <w:r w:rsidR="00534FA2">
              <w:rPr>
                <w:noProof/>
                <w:webHidden/>
              </w:rPr>
              <w:tab/>
            </w:r>
            <w:r w:rsidR="00534FA2">
              <w:rPr>
                <w:noProof/>
                <w:webHidden/>
              </w:rPr>
              <w:fldChar w:fldCharType="begin"/>
            </w:r>
            <w:r w:rsidR="00534FA2">
              <w:rPr>
                <w:noProof/>
                <w:webHidden/>
              </w:rPr>
              <w:instrText xml:space="preserve"> PAGEREF _Toc23511098 \h </w:instrText>
            </w:r>
            <w:r w:rsidR="00534FA2">
              <w:rPr>
                <w:noProof/>
                <w:webHidden/>
              </w:rPr>
            </w:r>
            <w:r w:rsidR="00534FA2">
              <w:rPr>
                <w:noProof/>
                <w:webHidden/>
              </w:rPr>
              <w:fldChar w:fldCharType="separate"/>
            </w:r>
            <w:r w:rsidR="00450588">
              <w:rPr>
                <w:noProof/>
                <w:webHidden/>
              </w:rPr>
              <w:t>17</w:t>
            </w:r>
            <w:r w:rsidR="00534FA2">
              <w:rPr>
                <w:noProof/>
                <w:webHidden/>
              </w:rPr>
              <w:fldChar w:fldCharType="end"/>
            </w:r>
          </w:hyperlink>
        </w:p>
        <w:p w14:paraId="1F406C06" w14:textId="77777777" w:rsidR="00534FA2" w:rsidRDefault="00505FDC">
          <w:pPr>
            <w:pStyle w:val="TOC1"/>
            <w:tabs>
              <w:tab w:val="right" w:leader="dot" w:pos="9350"/>
            </w:tabs>
            <w:rPr>
              <w:noProof/>
            </w:rPr>
          </w:pPr>
          <w:hyperlink w:anchor="_Toc23511099" w:history="1">
            <w:r w:rsidR="00534FA2" w:rsidRPr="003D3886">
              <w:rPr>
                <w:rStyle w:val="Hyperlink"/>
                <w:noProof/>
              </w:rPr>
              <w:t>How to Eat Something Mindfully</w:t>
            </w:r>
            <w:r w:rsidR="00534FA2">
              <w:rPr>
                <w:noProof/>
                <w:webHidden/>
              </w:rPr>
              <w:tab/>
            </w:r>
            <w:r w:rsidR="00534FA2">
              <w:rPr>
                <w:noProof/>
                <w:webHidden/>
              </w:rPr>
              <w:fldChar w:fldCharType="begin"/>
            </w:r>
            <w:r w:rsidR="00534FA2">
              <w:rPr>
                <w:noProof/>
                <w:webHidden/>
              </w:rPr>
              <w:instrText xml:space="preserve"> PAGEREF _Toc23511099 \h </w:instrText>
            </w:r>
            <w:r w:rsidR="00534FA2">
              <w:rPr>
                <w:noProof/>
                <w:webHidden/>
              </w:rPr>
            </w:r>
            <w:r w:rsidR="00534FA2">
              <w:rPr>
                <w:noProof/>
                <w:webHidden/>
              </w:rPr>
              <w:fldChar w:fldCharType="separate"/>
            </w:r>
            <w:r w:rsidR="00450588">
              <w:rPr>
                <w:noProof/>
                <w:webHidden/>
              </w:rPr>
              <w:t>22</w:t>
            </w:r>
            <w:r w:rsidR="00534FA2">
              <w:rPr>
                <w:noProof/>
                <w:webHidden/>
              </w:rPr>
              <w:fldChar w:fldCharType="end"/>
            </w:r>
          </w:hyperlink>
        </w:p>
        <w:p w14:paraId="057CE70B" w14:textId="77777777" w:rsidR="00534FA2" w:rsidRDefault="00505FDC">
          <w:pPr>
            <w:pStyle w:val="TOC1"/>
            <w:tabs>
              <w:tab w:val="right" w:leader="dot" w:pos="9350"/>
            </w:tabs>
            <w:rPr>
              <w:noProof/>
            </w:rPr>
          </w:pPr>
          <w:hyperlink w:anchor="_Toc23511100" w:history="1">
            <w:r w:rsidR="00534FA2" w:rsidRPr="003D3886">
              <w:rPr>
                <w:rStyle w:val="Hyperlink"/>
                <w:noProof/>
              </w:rPr>
              <w:t>Mindful Eating: Things to Avoid at Mealtime</w:t>
            </w:r>
            <w:r w:rsidR="00534FA2">
              <w:rPr>
                <w:noProof/>
                <w:webHidden/>
              </w:rPr>
              <w:tab/>
            </w:r>
            <w:r w:rsidR="00534FA2">
              <w:rPr>
                <w:noProof/>
                <w:webHidden/>
              </w:rPr>
              <w:fldChar w:fldCharType="begin"/>
            </w:r>
            <w:r w:rsidR="00534FA2">
              <w:rPr>
                <w:noProof/>
                <w:webHidden/>
              </w:rPr>
              <w:instrText xml:space="preserve"> PAGEREF _Toc23511100 \h </w:instrText>
            </w:r>
            <w:r w:rsidR="00534FA2">
              <w:rPr>
                <w:noProof/>
                <w:webHidden/>
              </w:rPr>
            </w:r>
            <w:r w:rsidR="00534FA2">
              <w:rPr>
                <w:noProof/>
                <w:webHidden/>
              </w:rPr>
              <w:fldChar w:fldCharType="separate"/>
            </w:r>
            <w:r w:rsidR="00450588">
              <w:rPr>
                <w:noProof/>
                <w:webHidden/>
              </w:rPr>
              <w:t>26</w:t>
            </w:r>
            <w:r w:rsidR="00534FA2">
              <w:rPr>
                <w:noProof/>
                <w:webHidden/>
              </w:rPr>
              <w:fldChar w:fldCharType="end"/>
            </w:r>
          </w:hyperlink>
        </w:p>
        <w:p w14:paraId="23B841B4" w14:textId="77777777" w:rsidR="00534FA2" w:rsidRDefault="00505FDC">
          <w:pPr>
            <w:pStyle w:val="TOC1"/>
            <w:tabs>
              <w:tab w:val="right" w:leader="dot" w:pos="9350"/>
            </w:tabs>
            <w:rPr>
              <w:noProof/>
            </w:rPr>
          </w:pPr>
          <w:hyperlink w:anchor="_Toc23511101" w:history="1">
            <w:r w:rsidR="00534FA2" w:rsidRPr="003D3886">
              <w:rPr>
                <w:rStyle w:val="Hyperlink"/>
                <w:noProof/>
              </w:rPr>
              <w:t>Mindful Eating When Eating Out</w:t>
            </w:r>
            <w:r w:rsidR="00534FA2">
              <w:rPr>
                <w:noProof/>
                <w:webHidden/>
              </w:rPr>
              <w:tab/>
            </w:r>
            <w:r w:rsidR="00534FA2">
              <w:rPr>
                <w:noProof/>
                <w:webHidden/>
              </w:rPr>
              <w:fldChar w:fldCharType="begin"/>
            </w:r>
            <w:r w:rsidR="00534FA2">
              <w:rPr>
                <w:noProof/>
                <w:webHidden/>
              </w:rPr>
              <w:instrText xml:space="preserve"> PAGEREF _Toc23511101 \h </w:instrText>
            </w:r>
            <w:r w:rsidR="00534FA2">
              <w:rPr>
                <w:noProof/>
                <w:webHidden/>
              </w:rPr>
            </w:r>
            <w:r w:rsidR="00534FA2">
              <w:rPr>
                <w:noProof/>
                <w:webHidden/>
              </w:rPr>
              <w:fldChar w:fldCharType="separate"/>
            </w:r>
            <w:r w:rsidR="00450588">
              <w:rPr>
                <w:noProof/>
                <w:webHidden/>
              </w:rPr>
              <w:t>30</w:t>
            </w:r>
            <w:r w:rsidR="00534FA2">
              <w:rPr>
                <w:noProof/>
                <w:webHidden/>
              </w:rPr>
              <w:fldChar w:fldCharType="end"/>
            </w:r>
          </w:hyperlink>
        </w:p>
        <w:p w14:paraId="6EBD4C69" w14:textId="77777777" w:rsidR="00534FA2" w:rsidRDefault="00505FDC">
          <w:pPr>
            <w:pStyle w:val="TOC1"/>
            <w:tabs>
              <w:tab w:val="right" w:leader="dot" w:pos="9350"/>
            </w:tabs>
            <w:rPr>
              <w:noProof/>
            </w:rPr>
          </w:pPr>
          <w:hyperlink w:anchor="_Toc23511102" w:history="1">
            <w:r w:rsidR="00534FA2" w:rsidRPr="003D3886">
              <w:rPr>
                <w:rStyle w:val="Hyperlink"/>
                <w:noProof/>
              </w:rPr>
              <w:t>Mindful Eating When You Are Busy</w:t>
            </w:r>
            <w:r w:rsidR="00534FA2">
              <w:rPr>
                <w:noProof/>
                <w:webHidden/>
              </w:rPr>
              <w:tab/>
            </w:r>
            <w:r w:rsidR="00534FA2">
              <w:rPr>
                <w:noProof/>
                <w:webHidden/>
              </w:rPr>
              <w:fldChar w:fldCharType="begin"/>
            </w:r>
            <w:r w:rsidR="00534FA2">
              <w:rPr>
                <w:noProof/>
                <w:webHidden/>
              </w:rPr>
              <w:instrText xml:space="preserve"> PAGEREF _Toc23511102 \h </w:instrText>
            </w:r>
            <w:r w:rsidR="00534FA2">
              <w:rPr>
                <w:noProof/>
                <w:webHidden/>
              </w:rPr>
            </w:r>
            <w:r w:rsidR="00534FA2">
              <w:rPr>
                <w:noProof/>
                <w:webHidden/>
              </w:rPr>
              <w:fldChar w:fldCharType="separate"/>
            </w:r>
            <w:r w:rsidR="00450588">
              <w:rPr>
                <w:noProof/>
                <w:webHidden/>
              </w:rPr>
              <w:t>35</w:t>
            </w:r>
            <w:r w:rsidR="00534FA2">
              <w:rPr>
                <w:noProof/>
                <w:webHidden/>
              </w:rPr>
              <w:fldChar w:fldCharType="end"/>
            </w:r>
          </w:hyperlink>
        </w:p>
        <w:p w14:paraId="6F2956EC" w14:textId="77777777" w:rsidR="00534FA2" w:rsidRDefault="00505FDC">
          <w:pPr>
            <w:pStyle w:val="TOC1"/>
            <w:tabs>
              <w:tab w:val="right" w:leader="dot" w:pos="9350"/>
            </w:tabs>
            <w:rPr>
              <w:noProof/>
            </w:rPr>
          </w:pPr>
          <w:hyperlink w:anchor="_Toc23511103" w:history="1">
            <w:r w:rsidR="00534FA2" w:rsidRPr="003D3886">
              <w:rPr>
                <w:rStyle w:val="Hyperlink"/>
                <w:noProof/>
              </w:rPr>
              <w:t>Mindful Eating with Children</w:t>
            </w:r>
            <w:r w:rsidR="00534FA2">
              <w:rPr>
                <w:noProof/>
                <w:webHidden/>
              </w:rPr>
              <w:tab/>
            </w:r>
            <w:r w:rsidR="00534FA2">
              <w:rPr>
                <w:noProof/>
                <w:webHidden/>
              </w:rPr>
              <w:fldChar w:fldCharType="begin"/>
            </w:r>
            <w:r w:rsidR="00534FA2">
              <w:rPr>
                <w:noProof/>
                <w:webHidden/>
              </w:rPr>
              <w:instrText xml:space="preserve"> PAGEREF _Toc23511103 \h </w:instrText>
            </w:r>
            <w:r w:rsidR="00534FA2">
              <w:rPr>
                <w:noProof/>
                <w:webHidden/>
              </w:rPr>
            </w:r>
            <w:r w:rsidR="00534FA2">
              <w:rPr>
                <w:noProof/>
                <w:webHidden/>
              </w:rPr>
              <w:fldChar w:fldCharType="separate"/>
            </w:r>
            <w:r w:rsidR="00450588">
              <w:rPr>
                <w:noProof/>
                <w:webHidden/>
              </w:rPr>
              <w:t>39</w:t>
            </w:r>
            <w:r w:rsidR="00534FA2">
              <w:rPr>
                <w:noProof/>
                <w:webHidden/>
              </w:rPr>
              <w:fldChar w:fldCharType="end"/>
            </w:r>
          </w:hyperlink>
        </w:p>
        <w:p w14:paraId="1FF88277" w14:textId="77777777" w:rsidR="00534FA2" w:rsidRDefault="00505FDC">
          <w:pPr>
            <w:pStyle w:val="TOC1"/>
            <w:tabs>
              <w:tab w:val="right" w:leader="dot" w:pos="9350"/>
            </w:tabs>
            <w:rPr>
              <w:noProof/>
            </w:rPr>
          </w:pPr>
          <w:hyperlink w:anchor="_Toc23511104" w:history="1">
            <w:r w:rsidR="00534FA2" w:rsidRPr="003D3886">
              <w:rPr>
                <w:rStyle w:val="Hyperlink"/>
                <w:noProof/>
              </w:rPr>
              <w:t>Mindful Eating Apps and Courses</w:t>
            </w:r>
            <w:r w:rsidR="00534FA2">
              <w:rPr>
                <w:noProof/>
                <w:webHidden/>
              </w:rPr>
              <w:tab/>
            </w:r>
            <w:r w:rsidR="00534FA2">
              <w:rPr>
                <w:noProof/>
                <w:webHidden/>
              </w:rPr>
              <w:fldChar w:fldCharType="begin"/>
            </w:r>
            <w:r w:rsidR="00534FA2">
              <w:rPr>
                <w:noProof/>
                <w:webHidden/>
              </w:rPr>
              <w:instrText xml:space="preserve"> PAGEREF _Toc23511104 \h </w:instrText>
            </w:r>
            <w:r w:rsidR="00534FA2">
              <w:rPr>
                <w:noProof/>
                <w:webHidden/>
              </w:rPr>
            </w:r>
            <w:r w:rsidR="00534FA2">
              <w:rPr>
                <w:noProof/>
                <w:webHidden/>
              </w:rPr>
              <w:fldChar w:fldCharType="separate"/>
            </w:r>
            <w:r w:rsidR="00450588">
              <w:rPr>
                <w:noProof/>
                <w:webHidden/>
              </w:rPr>
              <w:t>43</w:t>
            </w:r>
            <w:r w:rsidR="00534FA2">
              <w:rPr>
                <w:noProof/>
                <w:webHidden/>
              </w:rPr>
              <w:fldChar w:fldCharType="end"/>
            </w:r>
          </w:hyperlink>
        </w:p>
        <w:p w14:paraId="1BB1C3E8" w14:textId="77777777" w:rsidR="00100B4E" w:rsidRDefault="00214BC9">
          <w:r>
            <w:rPr>
              <w:b/>
              <w:bCs/>
              <w:noProof/>
            </w:rPr>
            <w:fldChar w:fldCharType="end"/>
          </w:r>
        </w:p>
      </w:sdtContent>
    </w:sdt>
    <w:p w14:paraId="0DB5695C" w14:textId="77777777" w:rsidR="00100B4E" w:rsidRDefault="00100B4E">
      <w:r>
        <w:br w:type="page"/>
      </w:r>
      <w:bookmarkStart w:id="0" w:name="_GoBack"/>
      <w:bookmarkEnd w:id="0"/>
    </w:p>
    <w:p w14:paraId="0397AC3E" w14:textId="77777777" w:rsidR="00214BC9" w:rsidRDefault="00214BC9" w:rsidP="00FA007D">
      <w:pPr>
        <w:pStyle w:val="Heading1"/>
      </w:pPr>
      <w:bookmarkStart w:id="1" w:name="_Toc23511095"/>
      <w:r>
        <w:lastRenderedPageBreak/>
        <w:t>The Benefits of Mindful Eating</w:t>
      </w:r>
      <w:bookmarkEnd w:id="1"/>
    </w:p>
    <w:p w14:paraId="6CB77461" w14:textId="77777777" w:rsidR="00FA007D" w:rsidRPr="00FA007D" w:rsidRDefault="00FA007D" w:rsidP="00FA007D"/>
    <w:p w14:paraId="54F88D5F" w14:textId="77777777" w:rsidR="00214BC9" w:rsidRDefault="000F710B" w:rsidP="00214BC9">
      <w:r>
        <w:rPr>
          <w:noProof/>
        </w:rPr>
        <w:drawing>
          <wp:anchor distT="0" distB="0" distL="114300" distR="114300" simplePos="0" relativeHeight="251658240" behindDoc="0" locked="0" layoutInCell="1" allowOverlap="1" wp14:anchorId="635ACE00" wp14:editId="2D9DC1D3">
            <wp:simplePos x="0" y="0"/>
            <wp:positionH relativeFrom="column">
              <wp:posOffset>0</wp:posOffset>
            </wp:positionH>
            <wp:positionV relativeFrom="paragraph">
              <wp:posOffset>1120775</wp:posOffset>
            </wp:positionV>
            <wp:extent cx="5924550" cy="3957320"/>
            <wp:effectExtent l="0" t="0" r="0" b="5080"/>
            <wp:wrapTopAndBottom/>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salad-2756467__340.jpg"/>
                    <pic:cNvPicPr/>
                  </pic:nvPicPr>
                  <pic:blipFill>
                    <a:blip r:embed="rId8" cstate="print">
                      <a:extLst>
                        <a:ext uri="{28A0092B-C50C-407E-A947-70E740481C1C}">
                          <a14:useLocalDpi xmlns:a14="http://schemas.microsoft.com/office/drawing/2010/main" val="0"/>
                        </a:ext>
                      </a:extLst>
                    </a:blip>
                    <a:stretch>
                      <a:fillRect/>
                    </a:stretch>
                  </pic:blipFill>
                  <pic:spPr>
                    <a:xfrm>
                      <a:off x="0" y="0"/>
                      <a:ext cx="5924550" cy="3957320"/>
                    </a:xfrm>
                    <a:prstGeom prst="rect">
                      <a:avLst/>
                    </a:prstGeom>
                  </pic:spPr>
                </pic:pic>
              </a:graphicData>
            </a:graphic>
            <wp14:sizeRelH relativeFrom="margin">
              <wp14:pctWidth>0</wp14:pctWidth>
            </wp14:sizeRelH>
            <wp14:sizeRelV relativeFrom="margin">
              <wp14:pctHeight>0</wp14:pctHeight>
            </wp14:sizeRelV>
          </wp:anchor>
        </w:drawing>
      </w:r>
      <w:r w:rsidR="00214BC9">
        <w:t>Learning to eat mindfully carries with it many benefits that are both obvious and not so obvious. The main thing is that by being more mindful about your eating, you’re going to build better relationships, enjoy food more, and even lose some weight. Let’s look at the many benefits of mindful eating.</w:t>
      </w:r>
    </w:p>
    <w:p w14:paraId="5E545126" w14:textId="77777777" w:rsidR="000F710B" w:rsidRDefault="000F710B" w:rsidP="00214BC9"/>
    <w:p w14:paraId="63B9FE43" w14:textId="77777777" w:rsidR="00214BC9" w:rsidRDefault="00214BC9" w:rsidP="00214BC9">
      <w:pPr>
        <w:rPr>
          <w:b/>
          <w:sz w:val="26"/>
          <w:szCs w:val="26"/>
        </w:rPr>
      </w:pPr>
      <w:r>
        <w:rPr>
          <w:b/>
          <w:sz w:val="26"/>
          <w:szCs w:val="26"/>
        </w:rPr>
        <w:t>Better Relationships</w:t>
      </w:r>
    </w:p>
    <w:p w14:paraId="715C39E9" w14:textId="77777777" w:rsidR="00214BC9" w:rsidRDefault="00214BC9" w:rsidP="00214BC9">
      <w:pPr>
        <w:rPr>
          <w:b/>
        </w:rPr>
      </w:pPr>
      <w:r>
        <w:t xml:space="preserve">This is especially true for people who have experienced eating disorders. Sometimes food issues can cause relationship problems. However, when you focus on mindful eating, you will build stronger relationships because of the time spent together doing something as important to life as eating. </w:t>
      </w:r>
    </w:p>
    <w:p w14:paraId="7A269D39" w14:textId="77777777" w:rsidR="00633B45" w:rsidRDefault="00633B45" w:rsidP="00214BC9">
      <w:pPr>
        <w:rPr>
          <w:b/>
          <w:sz w:val="26"/>
          <w:szCs w:val="26"/>
        </w:rPr>
      </w:pPr>
    </w:p>
    <w:p w14:paraId="366A7E08" w14:textId="77777777" w:rsidR="00633B45" w:rsidRDefault="00633B45" w:rsidP="00214BC9">
      <w:pPr>
        <w:rPr>
          <w:b/>
          <w:sz w:val="26"/>
          <w:szCs w:val="26"/>
        </w:rPr>
      </w:pPr>
    </w:p>
    <w:p w14:paraId="2E71C928" w14:textId="77777777" w:rsidR="00633B45" w:rsidRDefault="00633B45" w:rsidP="00214BC9">
      <w:pPr>
        <w:rPr>
          <w:b/>
          <w:sz w:val="26"/>
          <w:szCs w:val="26"/>
        </w:rPr>
      </w:pPr>
    </w:p>
    <w:p w14:paraId="5E3ECB9C" w14:textId="77777777" w:rsidR="00214BC9" w:rsidRDefault="00214BC9" w:rsidP="00214BC9">
      <w:pPr>
        <w:rPr>
          <w:b/>
          <w:sz w:val="26"/>
          <w:szCs w:val="26"/>
        </w:rPr>
      </w:pPr>
      <w:r>
        <w:rPr>
          <w:b/>
          <w:sz w:val="26"/>
          <w:szCs w:val="26"/>
        </w:rPr>
        <w:lastRenderedPageBreak/>
        <w:t>Less Stress</w:t>
      </w:r>
    </w:p>
    <w:p w14:paraId="2A1615D6" w14:textId="77777777" w:rsidR="00214BC9" w:rsidRDefault="00214BC9" w:rsidP="00214BC9">
      <w:pPr>
        <w:rPr>
          <w:b/>
        </w:rPr>
      </w:pPr>
      <w:r>
        <w:t xml:space="preserve">It’s downright stressful to be worried about food constantly. The diet industries and media have made it really difficult to know what is right and wrong about nutrition. In the process, we forget to listen to what our bodies were telling us. Getting back to the body will reduce your stress exponentially. </w:t>
      </w:r>
    </w:p>
    <w:p w14:paraId="2C507761" w14:textId="77777777" w:rsidR="00214BC9" w:rsidRDefault="00214BC9" w:rsidP="00214BC9">
      <w:pPr>
        <w:rPr>
          <w:b/>
          <w:sz w:val="26"/>
          <w:szCs w:val="26"/>
        </w:rPr>
      </w:pPr>
      <w:r>
        <w:rPr>
          <w:b/>
          <w:sz w:val="26"/>
          <w:szCs w:val="26"/>
        </w:rPr>
        <w:t>More Enjoyment</w:t>
      </w:r>
    </w:p>
    <w:p w14:paraId="26008667" w14:textId="77777777" w:rsidR="00214BC9" w:rsidRDefault="000F710B" w:rsidP="00214BC9">
      <w:r>
        <w:rPr>
          <w:b/>
          <w:noProof/>
        </w:rPr>
        <w:drawing>
          <wp:anchor distT="0" distB="0" distL="114300" distR="114300" simplePos="0" relativeHeight="251659264" behindDoc="0" locked="0" layoutInCell="1" allowOverlap="1" wp14:anchorId="18217DBE" wp14:editId="57E19D71">
            <wp:simplePos x="0" y="0"/>
            <wp:positionH relativeFrom="column">
              <wp:posOffset>0</wp:posOffset>
            </wp:positionH>
            <wp:positionV relativeFrom="paragraph">
              <wp:posOffset>917575</wp:posOffset>
            </wp:positionV>
            <wp:extent cx="5915025" cy="3534410"/>
            <wp:effectExtent l="0" t="0" r="9525" b="8890"/>
            <wp:wrapTopAndBottom/>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eople-2575361__340.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5915025" cy="3534410"/>
                    </a:xfrm>
                    <a:prstGeom prst="rect">
                      <a:avLst/>
                    </a:prstGeom>
                  </pic:spPr>
                </pic:pic>
              </a:graphicData>
            </a:graphic>
            <wp14:sizeRelH relativeFrom="margin">
              <wp14:pctWidth>0</wp14:pctWidth>
            </wp14:sizeRelH>
            <wp14:sizeRelV relativeFrom="margin">
              <wp14:pctHeight>0</wp14:pctHeight>
            </wp14:sizeRelV>
          </wp:anchor>
        </w:drawing>
      </w:r>
      <w:r w:rsidR="00214BC9">
        <w:t>Eating mindfully will bring back your joy surrounding food. Let's face it; food is supposed to be enjoyed. It should not be the minefield that it is for many people. There is room for all types of food in almost every diet.</w:t>
      </w:r>
    </w:p>
    <w:p w14:paraId="7D30DFCD" w14:textId="77777777" w:rsidR="000F710B" w:rsidRDefault="000F710B" w:rsidP="00214BC9">
      <w:pPr>
        <w:rPr>
          <w:b/>
        </w:rPr>
      </w:pPr>
    </w:p>
    <w:p w14:paraId="5706B920" w14:textId="77777777" w:rsidR="00214BC9" w:rsidRDefault="00214BC9" w:rsidP="00214BC9">
      <w:pPr>
        <w:rPr>
          <w:b/>
          <w:sz w:val="26"/>
          <w:szCs w:val="26"/>
        </w:rPr>
      </w:pPr>
      <w:r>
        <w:rPr>
          <w:b/>
          <w:sz w:val="26"/>
          <w:szCs w:val="26"/>
        </w:rPr>
        <w:t>Better Digestion</w:t>
      </w:r>
    </w:p>
    <w:p w14:paraId="37F8F1FE" w14:textId="77777777" w:rsidR="00214BC9" w:rsidRDefault="00214BC9" w:rsidP="00214BC9">
      <w:pPr>
        <w:rPr>
          <w:b/>
        </w:rPr>
      </w:pPr>
      <w:r>
        <w:t>Being mindful about your food intake is going to improve your digestive abilities. The main reason is that you’re not going to overeat, and you’re going to avoid junk food in large quantities. Over time, your digestion is going to work better due to eating regularly and eating real food over fast food.</w:t>
      </w:r>
    </w:p>
    <w:p w14:paraId="6468704B" w14:textId="77777777" w:rsidR="00633B45" w:rsidRDefault="00633B45" w:rsidP="00214BC9">
      <w:pPr>
        <w:rPr>
          <w:b/>
          <w:sz w:val="26"/>
          <w:szCs w:val="26"/>
        </w:rPr>
      </w:pPr>
    </w:p>
    <w:p w14:paraId="15A8D0FB" w14:textId="77777777" w:rsidR="00633B45" w:rsidRDefault="00633B45" w:rsidP="00214BC9">
      <w:pPr>
        <w:rPr>
          <w:b/>
          <w:sz w:val="26"/>
          <w:szCs w:val="26"/>
        </w:rPr>
      </w:pPr>
    </w:p>
    <w:p w14:paraId="0865D799" w14:textId="77777777" w:rsidR="00214BC9" w:rsidRDefault="00214BC9" w:rsidP="00214BC9">
      <w:pPr>
        <w:rPr>
          <w:b/>
          <w:sz w:val="26"/>
          <w:szCs w:val="26"/>
        </w:rPr>
      </w:pPr>
      <w:r>
        <w:rPr>
          <w:b/>
          <w:sz w:val="26"/>
          <w:szCs w:val="26"/>
        </w:rPr>
        <w:lastRenderedPageBreak/>
        <w:t>Reduced Calorie Consumption</w:t>
      </w:r>
    </w:p>
    <w:p w14:paraId="460CB4B7" w14:textId="77777777" w:rsidR="00214BC9" w:rsidRPr="00FA007D" w:rsidRDefault="00633B45" w:rsidP="00214BC9">
      <w:pPr>
        <w:rPr>
          <w:b/>
        </w:rPr>
      </w:pPr>
      <w:r>
        <w:rPr>
          <w:b/>
          <w:noProof/>
          <w:sz w:val="26"/>
          <w:szCs w:val="26"/>
        </w:rPr>
        <w:drawing>
          <wp:anchor distT="0" distB="0" distL="114300" distR="114300" simplePos="0" relativeHeight="251660288" behindDoc="0" locked="0" layoutInCell="1" allowOverlap="1" wp14:anchorId="0561D378" wp14:editId="14FA46C9">
            <wp:simplePos x="0" y="0"/>
            <wp:positionH relativeFrom="column">
              <wp:posOffset>0</wp:posOffset>
            </wp:positionH>
            <wp:positionV relativeFrom="paragraph">
              <wp:posOffset>1128395</wp:posOffset>
            </wp:positionV>
            <wp:extent cx="5905500" cy="3868420"/>
            <wp:effectExtent l="0" t="0" r="0" b="0"/>
            <wp:wrapTopAndBottom/>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woman-hands-1207952__340.jpg"/>
                    <pic:cNvPicPr/>
                  </pic:nvPicPr>
                  <pic:blipFill>
                    <a:blip r:embed="rId10">
                      <a:extLst>
                        <a:ext uri="{28A0092B-C50C-407E-A947-70E740481C1C}">
                          <a14:useLocalDpi xmlns:a14="http://schemas.microsoft.com/office/drawing/2010/main" val="0"/>
                        </a:ext>
                      </a:extLst>
                    </a:blip>
                    <a:stretch>
                      <a:fillRect/>
                    </a:stretch>
                  </pic:blipFill>
                  <pic:spPr>
                    <a:xfrm>
                      <a:off x="0" y="0"/>
                      <a:ext cx="5905500" cy="3868420"/>
                    </a:xfrm>
                    <a:prstGeom prst="rect">
                      <a:avLst/>
                    </a:prstGeom>
                  </pic:spPr>
                </pic:pic>
              </a:graphicData>
            </a:graphic>
            <wp14:sizeRelH relativeFrom="margin">
              <wp14:pctWidth>0</wp14:pctWidth>
            </wp14:sizeRelH>
            <wp14:sizeRelV relativeFrom="margin">
              <wp14:pctHeight>0</wp14:pctHeight>
            </wp14:sizeRelV>
          </wp:anchor>
        </w:drawing>
      </w:r>
      <w:r w:rsidR="00214BC9">
        <w:t>When you eat mindfully, you’ll be able to tell when your tummy is getting full. You’ll naturally consume fewer calories because you know that if you are truly hungry later (and you know what that means for you), you can always eat more. Because of this, you aren’t tempted to pack it in just because it’s mealtime.</w:t>
      </w:r>
    </w:p>
    <w:p w14:paraId="707DA9CB" w14:textId="77777777" w:rsidR="00633B45" w:rsidRDefault="00633B45" w:rsidP="00214BC9">
      <w:pPr>
        <w:rPr>
          <w:b/>
          <w:sz w:val="26"/>
          <w:szCs w:val="26"/>
        </w:rPr>
      </w:pPr>
    </w:p>
    <w:p w14:paraId="1FE7BE5E" w14:textId="77777777" w:rsidR="00214BC9" w:rsidRDefault="00214BC9" w:rsidP="00214BC9">
      <w:pPr>
        <w:rPr>
          <w:b/>
          <w:sz w:val="26"/>
          <w:szCs w:val="26"/>
        </w:rPr>
      </w:pPr>
      <w:r>
        <w:rPr>
          <w:b/>
          <w:sz w:val="26"/>
          <w:szCs w:val="26"/>
        </w:rPr>
        <w:t>Lose Weight</w:t>
      </w:r>
    </w:p>
    <w:p w14:paraId="187EEC1A" w14:textId="77777777" w:rsidR="000F710B" w:rsidRPr="00633B45" w:rsidRDefault="00214BC9" w:rsidP="00214BC9">
      <w:r>
        <w:t xml:space="preserve">Eating fewer calories leads to weight loss. It really is that simple. Eat fewer calories than you need and you will lose weight. While you don’t really need to count calories, it helps some people in the beginning to ensure they are getting enough nutrition. </w:t>
      </w:r>
    </w:p>
    <w:p w14:paraId="58344DA7" w14:textId="77777777" w:rsidR="00633B45" w:rsidRDefault="00633B45" w:rsidP="00214BC9">
      <w:pPr>
        <w:rPr>
          <w:b/>
          <w:sz w:val="26"/>
          <w:szCs w:val="26"/>
        </w:rPr>
      </w:pPr>
    </w:p>
    <w:p w14:paraId="6993DFF3" w14:textId="77777777" w:rsidR="00633B45" w:rsidRDefault="00633B45" w:rsidP="00214BC9">
      <w:pPr>
        <w:rPr>
          <w:b/>
          <w:sz w:val="26"/>
          <w:szCs w:val="26"/>
        </w:rPr>
      </w:pPr>
    </w:p>
    <w:p w14:paraId="690356C6" w14:textId="77777777" w:rsidR="00633B45" w:rsidRDefault="00633B45" w:rsidP="00214BC9">
      <w:pPr>
        <w:rPr>
          <w:b/>
          <w:sz w:val="26"/>
          <w:szCs w:val="26"/>
        </w:rPr>
      </w:pPr>
    </w:p>
    <w:p w14:paraId="4024E08B" w14:textId="77777777" w:rsidR="00633B45" w:rsidRDefault="00633B45" w:rsidP="00214BC9">
      <w:pPr>
        <w:rPr>
          <w:b/>
          <w:sz w:val="26"/>
          <w:szCs w:val="26"/>
        </w:rPr>
      </w:pPr>
    </w:p>
    <w:p w14:paraId="61C6FC93" w14:textId="77777777" w:rsidR="00214BC9" w:rsidRDefault="00214BC9" w:rsidP="00214BC9">
      <w:pPr>
        <w:rPr>
          <w:b/>
          <w:sz w:val="26"/>
          <w:szCs w:val="26"/>
        </w:rPr>
      </w:pPr>
      <w:r>
        <w:rPr>
          <w:b/>
          <w:sz w:val="26"/>
          <w:szCs w:val="26"/>
        </w:rPr>
        <w:lastRenderedPageBreak/>
        <w:t>Avoid Binge Eating</w:t>
      </w:r>
    </w:p>
    <w:p w14:paraId="29D48991" w14:textId="77777777" w:rsidR="00214BC9" w:rsidRDefault="00214BC9" w:rsidP="00214BC9">
      <w:pPr>
        <w:rPr>
          <w:b/>
        </w:rPr>
      </w:pPr>
      <w:r>
        <w:t xml:space="preserve">When you enjoy every single bite, you cannot eat fast. When you smell the food, and truly let the food stay in your mouth long enough to taste all the different components, you will not be able to binge because you’re going to eat more slowly and get full eating less food. This is because it takes time for the mind to signal to the rest of the body that it’s full. </w:t>
      </w:r>
    </w:p>
    <w:p w14:paraId="59AE444F" w14:textId="77777777" w:rsidR="00214BC9" w:rsidRDefault="00214BC9" w:rsidP="00214BC9">
      <w:pPr>
        <w:rPr>
          <w:b/>
          <w:sz w:val="26"/>
          <w:szCs w:val="26"/>
        </w:rPr>
      </w:pPr>
      <w:r>
        <w:rPr>
          <w:b/>
          <w:sz w:val="26"/>
          <w:szCs w:val="26"/>
        </w:rPr>
        <w:t>Fewer Food Cravings</w:t>
      </w:r>
    </w:p>
    <w:p w14:paraId="0D7F733A" w14:textId="77777777" w:rsidR="00214BC9" w:rsidRDefault="00633B45" w:rsidP="00214BC9">
      <w:r>
        <w:rPr>
          <w:b/>
          <w:noProof/>
        </w:rPr>
        <w:drawing>
          <wp:anchor distT="0" distB="0" distL="114300" distR="114300" simplePos="0" relativeHeight="251661312" behindDoc="0" locked="0" layoutInCell="1" allowOverlap="1" wp14:anchorId="607A5C97" wp14:editId="513F0950">
            <wp:simplePos x="0" y="0"/>
            <wp:positionH relativeFrom="column">
              <wp:posOffset>0</wp:posOffset>
            </wp:positionH>
            <wp:positionV relativeFrom="paragraph">
              <wp:posOffset>1133475</wp:posOffset>
            </wp:positionV>
            <wp:extent cx="5981700" cy="3738245"/>
            <wp:effectExtent l="0" t="0" r="0" b="0"/>
            <wp:wrapTopAndBottom/>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irl-4253909__340.jp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5981700" cy="3738245"/>
                    </a:xfrm>
                    <a:prstGeom prst="rect">
                      <a:avLst/>
                    </a:prstGeom>
                  </pic:spPr>
                </pic:pic>
              </a:graphicData>
            </a:graphic>
            <wp14:sizeRelH relativeFrom="margin">
              <wp14:pctWidth>0</wp14:pctWidth>
            </wp14:sizeRelH>
            <wp14:sizeRelV relativeFrom="margin">
              <wp14:pctHeight>0</wp14:pctHeight>
            </wp14:sizeRelV>
          </wp:anchor>
        </w:drawing>
      </w:r>
      <w:r w:rsidR="00214BC9">
        <w:t>When you are eating mindfully, you can eat whatever you want; if you’re being mindful about balancing your nutrition, you won’t have food cravings as often. You are avoiding getting too hungry and you’re avoiding getting too full, but you’re not avoiding eating flavorful things that you love.</w:t>
      </w:r>
    </w:p>
    <w:p w14:paraId="6D743A74" w14:textId="77777777" w:rsidR="000F710B" w:rsidRDefault="000F710B" w:rsidP="00214BC9">
      <w:pPr>
        <w:rPr>
          <w:b/>
        </w:rPr>
      </w:pPr>
    </w:p>
    <w:p w14:paraId="1EF371CC" w14:textId="77777777" w:rsidR="00214BC9" w:rsidRDefault="00214BC9" w:rsidP="00214BC9">
      <w:r>
        <w:t xml:space="preserve">The benefits of mindful eating are many. You probably have a few that aren’t included in this list. If you’ve been eating more mindfully, what benefits are you experiencing in your daily life? Are you noticing any truth to all the listed benefits above? </w:t>
      </w:r>
    </w:p>
    <w:p w14:paraId="7C616A1C" w14:textId="77777777" w:rsidR="00214BC9" w:rsidRDefault="00214BC9">
      <w:r>
        <w:br w:type="page"/>
      </w:r>
    </w:p>
    <w:p w14:paraId="4030AD8E" w14:textId="77777777" w:rsidR="00214BC9" w:rsidRDefault="00214BC9" w:rsidP="00FA007D">
      <w:pPr>
        <w:pStyle w:val="Heading1"/>
      </w:pPr>
      <w:bookmarkStart w:id="2" w:name="_Toc23511096"/>
      <w:r>
        <w:lastRenderedPageBreak/>
        <w:t>The Difference between Mindful and Mindless Eating</w:t>
      </w:r>
      <w:bookmarkEnd w:id="2"/>
    </w:p>
    <w:p w14:paraId="267F0451" w14:textId="77777777" w:rsidR="00FA007D" w:rsidRPr="00FA007D" w:rsidRDefault="00FA007D" w:rsidP="00FA007D"/>
    <w:p w14:paraId="71D56832" w14:textId="77777777" w:rsidR="00214BC9" w:rsidRDefault="000F710B" w:rsidP="00214BC9">
      <w:pPr>
        <w:rPr>
          <w:szCs w:val="24"/>
        </w:rPr>
      </w:pPr>
      <w:r>
        <w:rPr>
          <w:noProof/>
          <w:szCs w:val="24"/>
        </w:rPr>
        <w:drawing>
          <wp:anchor distT="0" distB="0" distL="114300" distR="114300" simplePos="0" relativeHeight="251662336" behindDoc="0" locked="0" layoutInCell="1" allowOverlap="1" wp14:anchorId="7A551096" wp14:editId="2C6A321F">
            <wp:simplePos x="0" y="0"/>
            <wp:positionH relativeFrom="column">
              <wp:posOffset>0</wp:posOffset>
            </wp:positionH>
            <wp:positionV relativeFrom="paragraph">
              <wp:posOffset>939165</wp:posOffset>
            </wp:positionV>
            <wp:extent cx="5962650" cy="3975100"/>
            <wp:effectExtent l="0" t="0" r="0" b="6350"/>
            <wp:wrapTopAndBottom/>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dinner-2330482__340.jp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5962650" cy="3975100"/>
                    </a:xfrm>
                    <a:prstGeom prst="rect">
                      <a:avLst/>
                    </a:prstGeom>
                  </pic:spPr>
                </pic:pic>
              </a:graphicData>
            </a:graphic>
            <wp14:sizeRelH relativeFrom="margin">
              <wp14:pctWidth>0</wp14:pctWidth>
            </wp14:sizeRelH>
            <wp14:sizeRelV relativeFrom="margin">
              <wp14:pctHeight>0</wp14:pctHeight>
            </wp14:sizeRelV>
          </wp:anchor>
        </w:drawing>
      </w:r>
      <w:r w:rsidR="00214BC9">
        <w:rPr>
          <w:szCs w:val="24"/>
        </w:rPr>
        <w:t>To better understand how you can incorporate mindful eating into your life, take the time to consider the difference between mindful and mindless eating. When you know the difference, you can practice mindfulness during eating more consciously.</w:t>
      </w:r>
    </w:p>
    <w:p w14:paraId="230B3F07" w14:textId="77777777" w:rsidR="000F710B" w:rsidRDefault="000F710B" w:rsidP="00214BC9">
      <w:pPr>
        <w:rPr>
          <w:szCs w:val="24"/>
        </w:rPr>
      </w:pPr>
    </w:p>
    <w:p w14:paraId="017DA293" w14:textId="77777777" w:rsidR="00214BC9" w:rsidRDefault="00214BC9" w:rsidP="00214BC9">
      <w:pPr>
        <w:rPr>
          <w:b/>
          <w:sz w:val="26"/>
          <w:szCs w:val="26"/>
        </w:rPr>
      </w:pPr>
      <w:r>
        <w:rPr>
          <w:b/>
          <w:sz w:val="26"/>
          <w:szCs w:val="26"/>
        </w:rPr>
        <w:t>Mindful Eating Means:</w:t>
      </w:r>
    </w:p>
    <w:p w14:paraId="4BD28944" w14:textId="77777777" w:rsidR="00214BC9" w:rsidRDefault="00214BC9" w:rsidP="00214BC9">
      <w:pPr>
        <w:rPr>
          <w:b/>
          <w:sz w:val="26"/>
          <w:szCs w:val="26"/>
        </w:rPr>
      </w:pPr>
      <w:r>
        <w:rPr>
          <w:b/>
          <w:sz w:val="26"/>
          <w:szCs w:val="26"/>
        </w:rPr>
        <w:t>Recognizing Nurturing Opportunities Surrounding Food</w:t>
      </w:r>
    </w:p>
    <w:p w14:paraId="66E8C174" w14:textId="77777777" w:rsidR="00214BC9" w:rsidRDefault="00214BC9" w:rsidP="00214BC9">
      <w:pPr>
        <w:rPr>
          <w:szCs w:val="24"/>
        </w:rPr>
      </w:pPr>
      <w:r>
        <w:rPr>
          <w:szCs w:val="24"/>
        </w:rPr>
        <w:t xml:space="preserve">Humans like to interact, with food being the center of attention. This is a normal thing; after all, eating is a very pleasurable experience. It does more than just provide nutrition and life – which is everything; it provides pleasure and joy too. </w:t>
      </w:r>
    </w:p>
    <w:p w14:paraId="0A527CF3" w14:textId="77777777" w:rsidR="00633B45" w:rsidRDefault="00633B45" w:rsidP="00214BC9">
      <w:pPr>
        <w:rPr>
          <w:b/>
          <w:sz w:val="26"/>
          <w:szCs w:val="26"/>
        </w:rPr>
      </w:pPr>
    </w:p>
    <w:p w14:paraId="199028C8" w14:textId="77777777" w:rsidR="00214BC9" w:rsidRDefault="00214BC9" w:rsidP="00214BC9">
      <w:pPr>
        <w:rPr>
          <w:b/>
          <w:sz w:val="26"/>
          <w:szCs w:val="26"/>
        </w:rPr>
      </w:pPr>
      <w:r>
        <w:rPr>
          <w:b/>
          <w:sz w:val="26"/>
          <w:szCs w:val="26"/>
        </w:rPr>
        <w:lastRenderedPageBreak/>
        <w:t>Understanding the Difference between the Different Kinds of Hunger</w:t>
      </w:r>
    </w:p>
    <w:p w14:paraId="4A794477" w14:textId="77777777" w:rsidR="00214BC9" w:rsidRDefault="00214BC9" w:rsidP="00214BC9">
      <w:pPr>
        <w:rPr>
          <w:szCs w:val="24"/>
        </w:rPr>
      </w:pPr>
      <w:r>
        <w:rPr>
          <w:szCs w:val="24"/>
        </w:rPr>
        <w:t>When you are eating mindfully, you don’t place meaning on hunger that doesn’t exist. You also don’t think being hungry is a bad thing. You can analyze your feelings and choose how to deal with them.</w:t>
      </w:r>
    </w:p>
    <w:p w14:paraId="294471D5" w14:textId="77777777" w:rsidR="00214BC9" w:rsidRDefault="00214BC9" w:rsidP="00214BC9">
      <w:pPr>
        <w:rPr>
          <w:b/>
          <w:sz w:val="26"/>
          <w:szCs w:val="26"/>
        </w:rPr>
      </w:pPr>
      <w:r>
        <w:rPr>
          <w:b/>
          <w:sz w:val="26"/>
          <w:szCs w:val="26"/>
        </w:rPr>
        <w:t xml:space="preserve">Not Judging Food Likes and Dislikes Harshly </w:t>
      </w:r>
    </w:p>
    <w:p w14:paraId="41CFC1BC" w14:textId="77777777" w:rsidR="00214BC9" w:rsidRDefault="000F710B" w:rsidP="00214BC9">
      <w:pPr>
        <w:rPr>
          <w:szCs w:val="24"/>
        </w:rPr>
      </w:pPr>
      <w:r>
        <w:rPr>
          <w:noProof/>
          <w:szCs w:val="24"/>
        </w:rPr>
        <w:drawing>
          <wp:anchor distT="0" distB="0" distL="114300" distR="114300" simplePos="0" relativeHeight="251663360" behindDoc="0" locked="0" layoutInCell="1" allowOverlap="1" wp14:anchorId="01118AD5" wp14:editId="1907D05E">
            <wp:simplePos x="0" y="0"/>
            <wp:positionH relativeFrom="column">
              <wp:posOffset>0</wp:posOffset>
            </wp:positionH>
            <wp:positionV relativeFrom="paragraph">
              <wp:posOffset>916305</wp:posOffset>
            </wp:positionV>
            <wp:extent cx="5886450" cy="3797300"/>
            <wp:effectExtent l="0" t="0" r="0" b="0"/>
            <wp:wrapTopAndBottom/>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cuisine-2248567__340.jp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5886450" cy="3797300"/>
                    </a:xfrm>
                    <a:prstGeom prst="rect">
                      <a:avLst/>
                    </a:prstGeom>
                  </pic:spPr>
                </pic:pic>
              </a:graphicData>
            </a:graphic>
            <wp14:sizeRelH relativeFrom="margin">
              <wp14:pctWidth>0</wp14:pctWidth>
            </wp14:sizeRelH>
            <wp14:sizeRelV relativeFrom="margin">
              <wp14:pctHeight>0</wp14:pctHeight>
            </wp14:sizeRelV>
          </wp:anchor>
        </w:drawing>
      </w:r>
      <w:r w:rsidR="00214BC9">
        <w:rPr>
          <w:szCs w:val="24"/>
        </w:rPr>
        <w:t xml:space="preserve">When you eat mindfully, not only do you not place judgment on what you choose to eat, you don’t do it to others (like your kids) either. There are plenty of choices one can make with food, so there is no reason to eat things you dislike. </w:t>
      </w:r>
    </w:p>
    <w:p w14:paraId="5A481C77" w14:textId="77777777" w:rsidR="000F710B" w:rsidRDefault="000F710B" w:rsidP="00214BC9">
      <w:pPr>
        <w:rPr>
          <w:szCs w:val="24"/>
        </w:rPr>
      </w:pPr>
    </w:p>
    <w:p w14:paraId="1B78F2E6" w14:textId="77777777" w:rsidR="00214BC9" w:rsidRDefault="00214BC9" w:rsidP="00214BC9">
      <w:pPr>
        <w:rPr>
          <w:b/>
          <w:sz w:val="26"/>
          <w:szCs w:val="26"/>
        </w:rPr>
      </w:pPr>
      <w:r>
        <w:rPr>
          <w:b/>
          <w:sz w:val="26"/>
          <w:szCs w:val="26"/>
        </w:rPr>
        <w:t>Knowing What Being Satiated Means and What It Feels Like</w:t>
      </w:r>
    </w:p>
    <w:p w14:paraId="0A0B2A17" w14:textId="77777777" w:rsidR="00214BC9" w:rsidRDefault="00214BC9" w:rsidP="00214BC9">
      <w:pPr>
        <w:rPr>
          <w:szCs w:val="24"/>
        </w:rPr>
      </w:pPr>
      <w:r>
        <w:rPr>
          <w:szCs w:val="24"/>
        </w:rPr>
        <w:t>As a mindful eater, you can look at your feelings surrounding hunger and satisfaction. You can look non-judgmentally at your situation and decide if you’ve had enough because you know you can have more.</w:t>
      </w:r>
    </w:p>
    <w:p w14:paraId="695A613C" w14:textId="77777777" w:rsidR="0068317D" w:rsidRDefault="0068317D" w:rsidP="00214BC9">
      <w:pPr>
        <w:rPr>
          <w:b/>
          <w:sz w:val="26"/>
          <w:szCs w:val="26"/>
        </w:rPr>
      </w:pPr>
    </w:p>
    <w:p w14:paraId="4B51336E" w14:textId="77777777" w:rsidR="00214BC9" w:rsidRDefault="00214BC9" w:rsidP="00214BC9">
      <w:pPr>
        <w:rPr>
          <w:b/>
          <w:sz w:val="26"/>
          <w:szCs w:val="26"/>
        </w:rPr>
      </w:pPr>
      <w:r>
        <w:rPr>
          <w:b/>
          <w:sz w:val="26"/>
          <w:szCs w:val="26"/>
        </w:rPr>
        <w:lastRenderedPageBreak/>
        <w:t>Practicing Being in the Moment</w:t>
      </w:r>
    </w:p>
    <w:p w14:paraId="052EEDBD" w14:textId="77777777" w:rsidR="00214BC9" w:rsidRDefault="00214BC9" w:rsidP="00214BC9">
      <w:pPr>
        <w:rPr>
          <w:szCs w:val="24"/>
        </w:rPr>
      </w:pPr>
      <w:r>
        <w:rPr>
          <w:szCs w:val="24"/>
        </w:rPr>
        <w:t>As a mindful eater, one of the ways you accomplish it is by living in the moment. Instead of thinking about what you’re going to do or eat tonight, you’re enjoying what you’re doing or eating now.</w:t>
      </w:r>
    </w:p>
    <w:p w14:paraId="746318EA" w14:textId="77777777" w:rsidR="00214BC9" w:rsidRDefault="00214BC9" w:rsidP="00214BC9">
      <w:pPr>
        <w:rPr>
          <w:b/>
          <w:sz w:val="26"/>
          <w:szCs w:val="26"/>
        </w:rPr>
      </w:pPr>
      <w:r>
        <w:rPr>
          <w:b/>
          <w:sz w:val="26"/>
          <w:szCs w:val="26"/>
        </w:rPr>
        <w:t>Mindless Eating Means:</w:t>
      </w:r>
    </w:p>
    <w:p w14:paraId="18BFBE20" w14:textId="77777777" w:rsidR="00214BC9" w:rsidRDefault="00214BC9" w:rsidP="00214BC9">
      <w:pPr>
        <w:rPr>
          <w:b/>
          <w:sz w:val="26"/>
          <w:szCs w:val="26"/>
        </w:rPr>
      </w:pPr>
      <w:r>
        <w:rPr>
          <w:b/>
          <w:sz w:val="26"/>
          <w:szCs w:val="26"/>
        </w:rPr>
        <w:t>Seeing Food as an Obstacle to Overcome</w:t>
      </w:r>
    </w:p>
    <w:p w14:paraId="0EED8182" w14:textId="77777777" w:rsidR="00214BC9" w:rsidRDefault="007D65D1" w:rsidP="00214BC9">
      <w:pPr>
        <w:rPr>
          <w:szCs w:val="24"/>
        </w:rPr>
      </w:pPr>
      <w:r>
        <w:rPr>
          <w:noProof/>
          <w:szCs w:val="24"/>
        </w:rPr>
        <w:drawing>
          <wp:anchor distT="0" distB="0" distL="114300" distR="114300" simplePos="0" relativeHeight="251664384" behindDoc="0" locked="0" layoutInCell="1" allowOverlap="1" wp14:anchorId="5BD16876" wp14:editId="0BA152B2">
            <wp:simplePos x="0" y="0"/>
            <wp:positionH relativeFrom="column">
              <wp:posOffset>0</wp:posOffset>
            </wp:positionH>
            <wp:positionV relativeFrom="paragraph">
              <wp:posOffset>1119505</wp:posOffset>
            </wp:positionV>
            <wp:extent cx="5981700" cy="3366770"/>
            <wp:effectExtent l="0" t="0" r="0" b="5080"/>
            <wp:wrapTopAndBottom/>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late-3033198__340.jp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5981700" cy="3366770"/>
                    </a:xfrm>
                    <a:prstGeom prst="rect">
                      <a:avLst/>
                    </a:prstGeom>
                  </pic:spPr>
                </pic:pic>
              </a:graphicData>
            </a:graphic>
            <wp14:sizeRelH relativeFrom="margin">
              <wp14:pctWidth>0</wp14:pctWidth>
            </wp14:sizeRelH>
            <wp14:sizeRelV relativeFrom="margin">
              <wp14:pctHeight>0</wp14:pctHeight>
            </wp14:sizeRelV>
          </wp:anchor>
        </w:drawing>
      </w:r>
      <w:r w:rsidR="00214BC9">
        <w:rPr>
          <w:szCs w:val="24"/>
        </w:rPr>
        <w:t>Many people using traditional dieting programs focus more on scarcity so that food becomes something you have to overcome instead of enjoying. Instead of going to your mom’s for Sunday dinner, you may worry about seeing that apple pie that Granny made.</w:t>
      </w:r>
    </w:p>
    <w:p w14:paraId="488E0E53" w14:textId="77777777" w:rsidR="007D65D1" w:rsidRDefault="007D65D1" w:rsidP="00214BC9">
      <w:pPr>
        <w:rPr>
          <w:szCs w:val="24"/>
        </w:rPr>
      </w:pPr>
    </w:p>
    <w:p w14:paraId="0CC8658A" w14:textId="77777777" w:rsidR="00214BC9" w:rsidRDefault="00214BC9" w:rsidP="00214BC9">
      <w:pPr>
        <w:rPr>
          <w:b/>
          <w:sz w:val="26"/>
          <w:szCs w:val="26"/>
        </w:rPr>
      </w:pPr>
      <w:r>
        <w:rPr>
          <w:b/>
          <w:sz w:val="26"/>
          <w:szCs w:val="26"/>
        </w:rPr>
        <w:t xml:space="preserve">Not Even Remembering What You Ate Last </w:t>
      </w:r>
    </w:p>
    <w:p w14:paraId="7EEC1B5F" w14:textId="77777777" w:rsidR="00214BC9" w:rsidRDefault="00214BC9" w:rsidP="00214BC9">
      <w:pPr>
        <w:rPr>
          <w:szCs w:val="24"/>
        </w:rPr>
      </w:pPr>
      <w:r>
        <w:rPr>
          <w:szCs w:val="24"/>
        </w:rPr>
        <w:t>When you are not paying attention to what you eat, the quality tends to be so low that you cannot even remember what you last ate. When you are eating mindfully, you can remember it because it was delicious.</w:t>
      </w:r>
    </w:p>
    <w:p w14:paraId="42E30D36" w14:textId="77777777" w:rsidR="0068317D" w:rsidRDefault="0068317D" w:rsidP="00214BC9">
      <w:pPr>
        <w:rPr>
          <w:b/>
          <w:sz w:val="26"/>
          <w:szCs w:val="26"/>
        </w:rPr>
      </w:pPr>
    </w:p>
    <w:p w14:paraId="1B7EBAA5" w14:textId="77777777" w:rsidR="00214BC9" w:rsidRDefault="00214BC9" w:rsidP="00214BC9">
      <w:pPr>
        <w:rPr>
          <w:b/>
          <w:sz w:val="26"/>
          <w:szCs w:val="26"/>
        </w:rPr>
      </w:pPr>
      <w:r>
        <w:rPr>
          <w:b/>
          <w:sz w:val="26"/>
          <w:szCs w:val="26"/>
        </w:rPr>
        <w:lastRenderedPageBreak/>
        <w:t>Having No Idea If You’re Being Nourished by Your Food or Not</w:t>
      </w:r>
    </w:p>
    <w:p w14:paraId="67CB003D" w14:textId="77777777" w:rsidR="00214BC9" w:rsidRDefault="00214BC9" w:rsidP="00214BC9">
      <w:pPr>
        <w:rPr>
          <w:szCs w:val="24"/>
        </w:rPr>
      </w:pPr>
      <w:r>
        <w:rPr>
          <w:szCs w:val="24"/>
        </w:rPr>
        <w:t xml:space="preserve">It doesn’t even matter what diet program you try; they are focused on finding ways to get low-calorie food into you without any concern of nutrition (much less flavor). </w:t>
      </w:r>
    </w:p>
    <w:p w14:paraId="71D51C1E" w14:textId="77777777" w:rsidR="00214BC9" w:rsidRDefault="00214BC9" w:rsidP="00214BC9">
      <w:pPr>
        <w:rPr>
          <w:b/>
          <w:sz w:val="26"/>
          <w:szCs w:val="26"/>
        </w:rPr>
      </w:pPr>
      <w:r>
        <w:rPr>
          <w:b/>
          <w:sz w:val="26"/>
          <w:szCs w:val="26"/>
        </w:rPr>
        <w:t>Eating by the Clock instead of Your Hunger Signals</w:t>
      </w:r>
    </w:p>
    <w:p w14:paraId="17A4A3B0" w14:textId="77777777" w:rsidR="00214BC9" w:rsidRDefault="007D65D1" w:rsidP="00214BC9">
      <w:pPr>
        <w:rPr>
          <w:szCs w:val="24"/>
        </w:rPr>
      </w:pPr>
      <w:r>
        <w:rPr>
          <w:noProof/>
          <w:szCs w:val="24"/>
        </w:rPr>
        <w:drawing>
          <wp:anchor distT="0" distB="0" distL="114300" distR="114300" simplePos="0" relativeHeight="251665408" behindDoc="0" locked="0" layoutInCell="1" allowOverlap="1" wp14:anchorId="46EE2DF6" wp14:editId="3A661228">
            <wp:simplePos x="0" y="0"/>
            <wp:positionH relativeFrom="column">
              <wp:posOffset>0</wp:posOffset>
            </wp:positionH>
            <wp:positionV relativeFrom="paragraph">
              <wp:posOffset>725170</wp:posOffset>
            </wp:positionV>
            <wp:extent cx="5962650" cy="3982720"/>
            <wp:effectExtent l="0" t="0" r="0" b="0"/>
            <wp:wrapTopAndBottom/>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steak-1807532__340.jp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5962650" cy="3982720"/>
                    </a:xfrm>
                    <a:prstGeom prst="rect">
                      <a:avLst/>
                    </a:prstGeom>
                  </pic:spPr>
                </pic:pic>
              </a:graphicData>
            </a:graphic>
            <wp14:sizeRelH relativeFrom="margin">
              <wp14:pctWidth>0</wp14:pctWidth>
            </wp14:sizeRelH>
            <wp14:sizeRelV relativeFrom="margin">
              <wp14:pctHeight>0</wp14:pctHeight>
            </wp14:sizeRelV>
          </wp:anchor>
        </w:drawing>
      </w:r>
      <w:r w:rsidR="00214BC9">
        <w:rPr>
          <w:szCs w:val="24"/>
        </w:rPr>
        <w:t>When you are eating mindlessly often, you eat just because it’s time. The clock says it’s time, so you mindlessly go through the motions without much interest or joy.</w:t>
      </w:r>
    </w:p>
    <w:p w14:paraId="222842EC" w14:textId="77777777" w:rsidR="007D65D1" w:rsidRDefault="007D65D1" w:rsidP="00214BC9">
      <w:pPr>
        <w:rPr>
          <w:szCs w:val="24"/>
        </w:rPr>
      </w:pPr>
    </w:p>
    <w:p w14:paraId="7D9C231C" w14:textId="77777777" w:rsidR="00214BC9" w:rsidRDefault="00214BC9" w:rsidP="00214BC9">
      <w:pPr>
        <w:rPr>
          <w:szCs w:val="24"/>
        </w:rPr>
      </w:pPr>
      <w:r>
        <w:rPr>
          <w:szCs w:val="24"/>
        </w:rPr>
        <w:t xml:space="preserve">Hopefully, these ideas help you understand the difference between mindful and mindless eating. When you are eating mindfully, you can let go and enjoy whatever you choose to eat. You can eat when you are hungry and stop when you are satisfied. You can choose from a wide variety of food and never eat something you dislike. </w:t>
      </w:r>
    </w:p>
    <w:p w14:paraId="69FBDF08" w14:textId="77777777" w:rsidR="00214BC9" w:rsidRDefault="00214BC9" w:rsidP="00214BC9">
      <w:pPr>
        <w:rPr>
          <w:szCs w:val="24"/>
        </w:rPr>
      </w:pPr>
    </w:p>
    <w:p w14:paraId="7EA82B77" w14:textId="77777777" w:rsidR="00214BC9" w:rsidRDefault="00214BC9">
      <w:pPr>
        <w:rPr>
          <w:szCs w:val="24"/>
        </w:rPr>
      </w:pPr>
      <w:r>
        <w:rPr>
          <w:szCs w:val="24"/>
        </w:rPr>
        <w:br w:type="page"/>
      </w:r>
    </w:p>
    <w:p w14:paraId="14987436" w14:textId="77777777" w:rsidR="00214BC9" w:rsidRPr="00214BC9" w:rsidRDefault="00214BC9" w:rsidP="00214BC9">
      <w:pPr>
        <w:spacing w:line="256" w:lineRule="auto"/>
        <w:rPr>
          <w:rFonts w:eastAsia="Calibri" w:cs="Times New Roman"/>
          <w:szCs w:val="24"/>
        </w:rPr>
      </w:pPr>
      <w:r w:rsidRPr="00214BC9">
        <w:rPr>
          <w:rFonts w:eastAsia="Calibri" w:cs="Times New Roman"/>
          <w:szCs w:val="24"/>
        </w:rPr>
        <w:lastRenderedPageBreak/>
        <w:t xml:space="preserve">Eating mindfully means that you learn to take your time and enjoy each meal that you have. People with eating disorders tend to have a lot of stress around eating and taking time over eating can help remove that problem. </w:t>
      </w:r>
    </w:p>
    <w:p w14:paraId="37AEF863" w14:textId="77777777" w:rsidR="00214BC9" w:rsidRDefault="007D65D1" w:rsidP="00214BC9">
      <w:pPr>
        <w:spacing w:line="256" w:lineRule="auto"/>
        <w:rPr>
          <w:rFonts w:eastAsia="Calibri" w:cs="Times New Roman"/>
          <w:b/>
          <w:sz w:val="26"/>
          <w:szCs w:val="26"/>
        </w:rPr>
      </w:pPr>
      <w:r>
        <w:rPr>
          <w:rFonts w:eastAsia="Calibri" w:cs="Times New Roman"/>
          <w:b/>
          <w:noProof/>
          <w:sz w:val="26"/>
          <w:szCs w:val="26"/>
        </w:rPr>
        <w:drawing>
          <wp:anchor distT="0" distB="0" distL="114300" distR="114300" simplePos="0" relativeHeight="251666432" behindDoc="0" locked="0" layoutInCell="1" allowOverlap="1" wp14:anchorId="78D34F8F" wp14:editId="5DA028A5">
            <wp:simplePos x="0" y="0"/>
            <wp:positionH relativeFrom="column">
              <wp:posOffset>-635</wp:posOffset>
            </wp:positionH>
            <wp:positionV relativeFrom="paragraph">
              <wp:posOffset>371475</wp:posOffset>
            </wp:positionV>
            <wp:extent cx="6029325" cy="4019550"/>
            <wp:effectExtent l="0" t="0" r="9525" b="0"/>
            <wp:wrapTopAndBottom/>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girls-3764703__340.jp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6029325" cy="4019550"/>
                    </a:xfrm>
                    <a:prstGeom prst="rect">
                      <a:avLst/>
                    </a:prstGeom>
                  </pic:spPr>
                </pic:pic>
              </a:graphicData>
            </a:graphic>
            <wp14:sizeRelH relativeFrom="margin">
              <wp14:pctWidth>0</wp14:pctWidth>
            </wp14:sizeRelH>
            <wp14:sizeRelV relativeFrom="margin">
              <wp14:pctHeight>0</wp14:pctHeight>
            </wp14:sizeRelV>
          </wp:anchor>
        </w:drawing>
      </w:r>
      <w:r w:rsidR="00214BC9" w:rsidRPr="00214BC9">
        <w:rPr>
          <w:rFonts w:eastAsia="Calibri" w:cs="Times New Roman"/>
          <w:b/>
          <w:sz w:val="26"/>
          <w:szCs w:val="26"/>
        </w:rPr>
        <w:t>Getting a Handle on Emotions</w:t>
      </w:r>
    </w:p>
    <w:p w14:paraId="4E7BAD5B" w14:textId="77777777" w:rsidR="007D65D1" w:rsidRPr="00214BC9" w:rsidRDefault="007D65D1" w:rsidP="00214BC9">
      <w:pPr>
        <w:spacing w:line="256" w:lineRule="auto"/>
        <w:rPr>
          <w:rFonts w:eastAsia="Calibri" w:cs="Times New Roman"/>
          <w:b/>
          <w:sz w:val="26"/>
          <w:szCs w:val="26"/>
        </w:rPr>
      </w:pPr>
    </w:p>
    <w:p w14:paraId="79B64928" w14:textId="77777777" w:rsidR="00E157ED" w:rsidRDefault="00214BC9" w:rsidP="00214BC9">
      <w:pPr>
        <w:spacing w:line="256" w:lineRule="auto"/>
        <w:rPr>
          <w:rFonts w:eastAsia="Calibri" w:cs="Times New Roman"/>
          <w:szCs w:val="24"/>
        </w:rPr>
      </w:pPr>
      <w:r w:rsidRPr="00214BC9">
        <w:rPr>
          <w:rFonts w:eastAsia="Calibri" w:cs="Times New Roman"/>
          <w:szCs w:val="24"/>
        </w:rPr>
        <w:t xml:space="preserve">When you realize that your craving for apple pie has more to do with wanting to be with your granny again than eating pie, you’ll be able to choose your food more wisely. </w:t>
      </w:r>
    </w:p>
    <w:p w14:paraId="61218036" w14:textId="77777777" w:rsidR="00214BC9" w:rsidRPr="00214BC9" w:rsidRDefault="00214BC9" w:rsidP="00214BC9">
      <w:pPr>
        <w:spacing w:line="256" w:lineRule="auto"/>
        <w:rPr>
          <w:rFonts w:eastAsia="Calibri" w:cs="Times New Roman"/>
          <w:szCs w:val="24"/>
        </w:rPr>
      </w:pPr>
      <w:r w:rsidRPr="00214BC9">
        <w:rPr>
          <w:rFonts w:eastAsia="Calibri" w:cs="Times New Roman"/>
          <w:szCs w:val="24"/>
        </w:rPr>
        <w:t xml:space="preserve">You will also be able to enjoy some really good apple pie that you make based on your granny’s recipe over that crappy frozen pie you tried as a substitute for your emotions. </w:t>
      </w:r>
    </w:p>
    <w:p w14:paraId="5D407B0C" w14:textId="77777777" w:rsidR="00E157ED" w:rsidRDefault="00E157ED" w:rsidP="00214BC9">
      <w:pPr>
        <w:spacing w:line="256" w:lineRule="auto"/>
        <w:rPr>
          <w:rFonts w:eastAsia="Calibri" w:cs="Times New Roman"/>
          <w:b/>
          <w:sz w:val="26"/>
          <w:szCs w:val="26"/>
        </w:rPr>
      </w:pPr>
    </w:p>
    <w:p w14:paraId="0DBD56A0" w14:textId="77777777" w:rsidR="00E157ED" w:rsidRDefault="00E157ED" w:rsidP="00214BC9">
      <w:pPr>
        <w:spacing w:line="256" w:lineRule="auto"/>
        <w:rPr>
          <w:rFonts w:eastAsia="Calibri" w:cs="Times New Roman"/>
          <w:b/>
          <w:sz w:val="26"/>
          <w:szCs w:val="26"/>
        </w:rPr>
      </w:pPr>
    </w:p>
    <w:p w14:paraId="33B0F4BE" w14:textId="77777777" w:rsidR="00E157ED" w:rsidRDefault="00E157ED" w:rsidP="00214BC9">
      <w:pPr>
        <w:spacing w:line="256" w:lineRule="auto"/>
        <w:rPr>
          <w:rFonts w:eastAsia="Calibri" w:cs="Times New Roman"/>
          <w:b/>
          <w:sz w:val="26"/>
          <w:szCs w:val="26"/>
        </w:rPr>
      </w:pPr>
    </w:p>
    <w:p w14:paraId="26A9F4D7" w14:textId="77777777" w:rsidR="00E157ED" w:rsidRDefault="00E157ED" w:rsidP="00214BC9">
      <w:pPr>
        <w:spacing w:line="256" w:lineRule="auto"/>
        <w:rPr>
          <w:rFonts w:eastAsia="Calibri" w:cs="Times New Roman"/>
          <w:b/>
          <w:sz w:val="26"/>
          <w:szCs w:val="26"/>
        </w:rPr>
      </w:pPr>
    </w:p>
    <w:p w14:paraId="6122B172" w14:textId="77777777" w:rsidR="00214BC9" w:rsidRPr="00214BC9" w:rsidRDefault="00214BC9" w:rsidP="00214BC9">
      <w:pPr>
        <w:spacing w:line="256" w:lineRule="auto"/>
        <w:rPr>
          <w:rFonts w:eastAsia="Calibri" w:cs="Times New Roman"/>
          <w:b/>
          <w:sz w:val="26"/>
          <w:szCs w:val="26"/>
        </w:rPr>
      </w:pPr>
      <w:r w:rsidRPr="00214BC9">
        <w:rPr>
          <w:rFonts w:eastAsia="Calibri" w:cs="Times New Roman"/>
          <w:b/>
          <w:sz w:val="26"/>
          <w:szCs w:val="26"/>
        </w:rPr>
        <w:lastRenderedPageBreak/>
        <w:t>Taking Care of Your Overall Body</w:t>
      </w:r>
    </w:p>
    <w:p w14:paraId="0AFE5E59" w14:textId="77777777" w:rsidR="00214BC9" w:rsidRPr="00214BC9" w:rsidRDefault="00E157ED" w:rsidP="00214BC9">
      <w:pPr>
        <w:spacing w:line="256" w:lineRule="auto"/>
        <w:rPr>
          <w:rFonts w:eastAsia="Calibri" w:cs="Times New Roman"/>
          <w:szCs w:val="24"/>
        </w:rPr>
      </w:pPr>
      <w:r>
        <w:rPr>
          <w:rFonts w:eastAsia="Calibri" w:cs="Times New Roman"/>
          <w:noProof/>
          <w:szCs w:val="24"/>
        </w:rPr>
        <w:drawing>
          <wp:anchor distT="0" distB="0" distL="114300" distR="114300" simplePos="0" relativeHeight="251704320" behindDoc="0" locked="0" layoutInCell="1" allowOverlap="1" wp14:anchorId="644419FB" wp14:editId="23A59C6F">
            <wp:simplePos x="0" y="0"/>
            <wp:positionH relativeFrom="column">
              <wp:posOffset>-635</wp:posOffset>
            </wp:positionH>
            <wp:positionV relativeFrom="paragraph">
              <wp:posOffset>767861</wp:posOffset>
            </wp:positionV>
            <wp:extent cx="5992495" cy="4497705"/>
            <wp:effectExtent l="0" t="0" r="8255" b="0"/>
            <wp:wrapTopAndBottom/>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beautiful-1274361__340.jp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5992495" cy="4497705"/>
                    </a:xfrm>
                    <a:prstGeom prst="rect">
                      <a:avLst/>
                    </a:prstGeom>
                  </pic:spPr>
                </pic:pic>
              </a:graphicData>
            </a:graphic>
            <wp14:sizeRelH relativeFrom="margin">
              <wp14:pctWidth>0</wp14:pctWidth>
            </wp14:sizeRelH>
            <wp14:sizeRelV relativeFrom="margin">
              <wp14:pctHeight>0</wp14:pctHeight>
            </wp14:sizeRelV>
          </wp:anchor>
        </w:drawing>
      </w:r>
      <w:r w:rsidR="00214BC9" w:rsidRPr="00214BC9">
        <w:rPr>
          <w:rFonts w:eastAsia="Calibri" w:cs="Times New Roman"/>
          <w:szCs w:val="24"/>
        </w:rPr>
        <w:t xml:space="preserve">Being mindful is about so much more than just eating. You’re going to learn how mindfulness can help you overcome an eating disorder but also how you can do better in life in general. </w:t>
      </w:r>
    </w:p>
    <w:p w14:paraId="5B764071" w14:textId="77777777" w:rsidR="0068317D" w:rsidRDefault="0068317D" w:rsidP="00214BC9">
      <w:pPr>
        <w:spacing w:line="256" w:lineRule="auto"/>
        <w:rPr>
          <w:rFonts w:eastAsia="Calibri" w:cs="Times New Roman"/>
          <w:szCs w:val="24"/>
        </w:rPr>
      </w:pPr>
    </w:p>
    <w:p w14:paraId="62930D29" w14:textId="77777777" w:rsidR="00214BC9" w:rsidRDefault="00214BC9" w:rsidP="00214BC9">
      <w:pPr>
        <w:spacing w:line="256" w:lineRule="auto"/>
        <w:rPr>
          <w:rFonts w:eastAsia="Calibri" w:cs="Times New Roman"/>
          <w:szCs w:val="24"/>
        </w:rPr>
      </w:pPr>
      <w:r w:rsidRPr="00214BC9">
        <w:rPr>
          <w:rFonts w:eastAsia="Calibri" w:cs="Times New Roman"/>
          <w:szCs w:val="24"/>
        </w:rPr>
        <w:t>All these lessons are good for anyone, but they are especially helpful for anyone who has experienced any type of eating disorder. When you eat with intention and are paying close attention to everything about your meals, instead of giving it only passing attention (risking over-hunger or eating from boredom), you can end up a normal healthy weight no matter where you started.</w:t>
      </w:r>
    </w:p>
    <w:p w14:paraId="3E6CBD21" w14:textId="77777777" w:rsidR="00DE744D" w:rsidRDefault="00DE744D">
      <w:pPr>
        <w:rPr>
          <w:rFonts w:eastAsia="Calibri" w:cs="Times New Roman"/>
          <w:szCs w:val="24"/>
        </w:rPr>
      </w:pPr>
      <w:r>
        <w:rPr>
          <w:rFonts w:eastAsia="Calibri" w:cs="Times New Roman"/>
          <w:szCs w:val="24"/>
        </w:rPr>
        <w:br w:type="page"/>
      </w:r>
    </w:p>
    <w:p w14:paraId="6CA06FA8" w14:textId="77777777" w:rsidR="00DE744D" w:rsidRDefault="00DE744D" w:rsidP="00FA007D">
      <w:pPr>
        <w:pStyle w:val="Heading1"/>
      </w:pPr>
      <w:bookmarkStart w:id="3" w:name="_Toc23511097"/>
      <w:r>
        <w:lastRenderedPageBreak/>
        <w:t>Mindful Eating: The Effect on Eating Disorders</w:t>
      </w:r>
      <w:bookmarkEnd w:id="3"/>
    </w:p>
    <w:p w14:paraId="61E8639C" w14:textId="77777777" w:rsidR="00FA007D" w:rsidRPr="00FA007D" w:rsidRDefault="00FA007D" w:rsidP="00FA007D"/>
    <w:p w14:paraId="2B4240F3" w14:textId="77777777" w:rsidR="00DE744D" w:rsidRDefault="00633B45" w:rsidP="00DE744D">
      <w:pPr>
        <w:rPr>
          <w:szCs w:val="24"/>
        </w:rPr>
      </w:pPr>
      <w:r>
        <w:rPr>
          <w:noProof/>
          <w:szCs w:val="24"/>
        </w:rPr>
        <w:drawing>
          <wp:anchor distT="0" distB="0" distL="114300" distR="114300" simplePos="0" relativeHeight="251667456" behindDoc="0" locked="0" layoutInCell="1" allowOverlap="1" wp14:anchorId="236F1788" wp14:editId="77E681A3">
            <wp:simplePos x="0" y="0"/>
            <wp:positionH relativeFrom="column">
              <wp:posOffset>1285875</wp:posOffset>
            </wp:positionH>
            <wp:positionV relativeFrom="paragraph">
              <wp:posOffset>891540</wp:posOffset>
            </wp:positionV>
            <wp:extent cx="3562350" cy="4943475"/>
            <wp:effectExtent l="0" t="0" r="0" b="9525"/>
            <wp:wrapTopAndBottom/>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irl-466135__340.jpg"/>
                    <pic:cNvPicPr/>
                  </pic:nvPicPr>
                  <pic:blipFill>
                    <a:blip r:embed="rId18">
                      <a:extLst>
                        <a:ext uri="{28A0092B-C50C-407E-A947-70E740481C1C}">
                          <a14:useLocalDpi xmlns:a14="http://schemas.microsoft.com/office/drawing/2010/main" val="0"/>
                        </a:ext>
                      </a:extLst>
                    </a:blip>
                    <a:stretch>
                      <a:fillRect/>
                    </a:stretch>
                  </pic:blipFill>
                  <pic:spPr>
                    <a:xfrm>
                      <a:off x="0" y="0"/>
                      <a:ext cx="3562350" cy="4943475"/>
                    </a:xfrm>
                    <a:prstGeom prst="rect">
                      <a:avLst/>
                    </a:prstGeom>
                  </pic:spPr>
                </pic:pic>
              </a:graphicData>
            </a:graphic>
            <wp14:sizeRelH relativeFrom="margin">
              <wp14:pctWidth>0</wp14:pctWidth>
            </wp14:sizeRelH>
            <wp14:sizeRelV relativeFrom="margin">
              <wp14:pctHeight>0</wp14:pctHeight>
            </wp14:sizeRelV>
          </wp:anchor>
        </w:drawing>
      </w:r>
      <w:r w:rsidR="00DE744D">
        <w:rPr>
          <w:szCs w:val="24"/>
        </w:rPr>
        <w:t>When someone has an eating disorder, it can be hard to find a way to eat in a healthy way that does not trigger eating problems. However, when it comes to mindful eating, studies show that it is a way to combat eating disorders.</w:t>
      </w:r>
    </w:p>
    <w:p w14:paraId="27C2659F" w14:textId="77777777" w:rsidR="007D65D1" w:rsidRDefault="007D65D1" w:rsidP="00DE744D">
      <w:pPr>
        <w:rPr>
          <w:szCs w:val="24"/>
        </w:rPr>
      </w:pPr>
    </w:p>
    <w:p w14:paraId="67C15934" w14:textId="77777777" w:rsidR="00DE744D" w:rsidRDefault="00DE744D" w:rsidP="00DE744D">
      <w:pPr>
        <w:rPr>
          <w:szCs w:val="24"/>
        </w:rPr>
      </w:pPr>
      <w:r>
        <w:rPr>
          <w:szCs w:val="24"/>
        </w:rPr>
        <w:t xml:space="preserve">Mindful eating is essentially learning how to pay attention when you eat, so that you can become more in tune with your body’s signals of fullness by becoming aware of all the senses you use when you are eating or planning to eat. Because of this, mindful eating is not focused on good food or bad food, or a right or wrong way to eat. The focus is on simply being aware of your actions as you are doing them. </w:t>
      </w:r>
    </w:p>
    <w:p w14:paraId="7F8814ED" w14:textId="77777777" w:rsidR="00DE744D" w:rsidRDefault="00DE744D" w:rsidP="00DE744D">
      <w:pPr>
        <w:rPr>
          <w:szCs w:val="24"/>
        </w:rPr>
      </w:pPr>
      <w:r>
        <w:rPr>
          <w:szCs w:val="24"/>
        </w:rPr>
        <w:lastRenderedPageBreak/>
        <w:t>In addition, mindful eating helps anyone with eating disorders focus on the following:</w:t>
      </w:r>
    </w:p>
    <w:p w14:paraId="2297BDAA" w14:textId="77777777" w:rsidR="00DE744D" w:rsidRDefault="00DE744D" w:rsidP="00DE744D">
      <w:pPr>
        <w:rPr>
          <w:b/>
          <w:sz w:val="26"/>
          <w:szCs w:val="26"/>
        </w:rPr>
      </w:pPr>
      <w:r>
        <w:rPr>
          <w:b/>
          <w:sz w:val="26"/>
          <w:szCs w:val="26"/>
        </w:rPr>
        <w:t>Real Hunger Signals</w:t>
      </w:r>
    </w:p>
    <w:p w14:paraId="3253D616" w14:textId="77777777" w:rsidR="00DE744D" w:rsidRDefault="00633B45" w:rsidP="00DE744D">
      <w:pPr>
        <w:rPr>
          <w:szCs w:val="24"/>
        </w:rPr>
      </w:pPr>
      <w:r>
        <w:rPr>
          <w:noProof/>
          <w:szCs w:val="24"/>
        </w:rPr>
        <w:drawing>
          <wp:anchor distT="0" distB="0" distL="114300" distR="114300" simplePos="0" relativeHeight="251668480" behindDoc="0" locked="0" layoutInCell="1" allowOverlap="1" wp14:anchorId="6108441F" wp14:editId="152A477C">
            <wp:simplePos x="0" y="0"/>
            <wp:positionH relativeFrom="column">
              <wp:posOffset>0</wp:posOffset>
            </wp:positionH>
            <wp:positionV relativeFrom="paragraph">
              <wp:posOffset>927100</wp:posOffset>
            </wp:positionV>
            <wp:extent cx="5962650" cy="3975100"/>
            <wp:effectExtent l="0" t="0" r="0" b="6350"/>
            <wp:wrapTopAndBottom/>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womens-2346305__340.jp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5962650" cy="3975100"/>
                    </a:xfrm>
                    <a:prstGeom prst="rect">
                      <a:avLst/>
                    </a:prstGeom>
                  </pic:spPr>
                </pic:pic>
              </a:graphicData>
            </a:graphic>
            <wp14:sizeRelH relativeFrom="margin">
              <wp14:pctWidth>0</wp14:pctWidth>
            </wp14:sizeRelH>
            <wp14:sizeRelV relativeFrom="margin">
              <wp14:pctHeight>0</wp14:pctHeight>
            </wp14:sizeRelV>
          </wp:anchor>
        </w:drawing>
      </w:r>
      <w:r w:rsidR="00DE744D">
        <w:rPr>
          <w:szCs w:val="24"/>
        </w:rPr>
        <w:t xml:space="preserve">The body has about seven types of hunger signals it sends to your mind. Which ones are real and what else are they trying to feed? Maybe you just need to spend more time with your mother over having half that apple pie. </w:t>
      </w:r>
    </w:p>
    <w:p w14:paraId="5548CDBA" w14:textId="77777777" w:rsidR="00633B45" w:rsidRDefault="00633B45" w:rsidP="00DE744D">
      <w:pPr>
        <w:rPr>
          <w:szCs w:val="24"/>
        </w:rPr>
      </w:pPr>
    </w:p>
    <w:p w14:paraId="65093A33" w14:textId="77777777" w:rsidR="00DE744D" w:rsidRDefault="00DE744D" w:rsidP="00DE744D">
      <w:pPr>
        <w:rPr>
          <w:b/>
          <w:sz w:val="26"/>
          <w:szCs w:val="26"/>
        </w:rPr>
      </w:pPr>
      <w:r>
        <w:rPr>
          <w:b/>
          <w:sz w:val="26"/>
          <w:szCs w:val="26"/>
        </w:rPr>
        <w:t xml:space="preserve">Listening to Your Body </w:t>
      </w:r>
    </w:p>
    <w:p w14:paraId="2E0AAA5E" w14:textId="77777777" w:rsidR="00DE744D" w:rsidRDefault="00DE744D" w:rsidP="00DE744D">
      <w:pPr>
        <w:rPr>
          <w:szCs w:val="24"/>
        </w:rPr>
      </w:pPr>
      <w:r>
        <w:rPr>
          <w:szCs w:val="24"/>
        </w:rPr>
        <w:t>The body lies sometimes, so when you learn mindfulness you also learn how to properly interpret your body after years of ignoring its signals. It may take some time to get the signals right.</w:t>
      </w:r>
    </w:p>
    <w:p w14:paraId="6A36AAF1" w14:textId="77777777" w:rsidR="00DE744D" w:rsidRDefault="00DE744D" w:rsidP="00DE744D">
      <w:pPr>
        <w:rPr>
          <w:b/>
          <w:sz w:val="26"/>
          <w:szCs w:val="26"/>
        </w:rPr>
      </w:pPr>
      <w:r>
        <w:rPr>
          <w:b/>
          <w:sz w:val="26"/>
          <w:szCs w:val="26"/>
        </w:rPr>
        <w:t>Knowing Thirst versus Hunger</w:t>
      </w:r>
    </w:p>
    <w:p w14:paraId="4E48D4BD" w14:textId="77777777" w:rsidR="00DE744D" w:rsidRDefault="00DE744D" w:rsidP="00DE744D">
      <w:pPr>
        <w:rPr>
          <w:szCs w:val="24"/>
        </w:rPr>
      </w:pPr>
      <w:r>
        <w:rPr>
          <w:szCs w:val="24"/>
        </w:rPr>
        <w:t xml:space="preserve">You can learn how your body differentiates its signals between hunger and thirst by learning to be more mindful. It may take a few months of questioning and listening, but you will get there. </w:t>
      </w:r>
    </w:p>
    <w:p w14:paraId="5B1633CB" w14:textId="77777777" w:rsidR="00DE744D" w:rsidRDefault="00DE744D" w:rsidP="00DE744D">
      <w:pPr>
        <w:rPr>
          <w:b/>
          <w:sz w:val="26"/>
          <w:szCs w:val="26"/>
        </w:rPr>
      </w:pPr>
      <w:r>
        <w:rPr>
          <w:b/>
          <w:sz w:val="26"/>
          <w:szCs w:val="26"/>
        </w:rPr>
        <w:lastRenderedPageBreak/>
        <w:t>Planning Meals to Avoid Over-Hunger</w:t>
      </w:r>
    </w:p>
    <w:p w14:paraId="7DCDEA7A" w14:textId="77777777" w:rsidR="00DE744D" w:rsidRDefault="00633B45" w:rsidP="00DE744D">
      <w:pPr>
        <w:rPr>
          <w:szCs w:val="24"/>
        </w:rPr>
      </w:pPr>
      <w:r>
        <w:rPr>
          <w:noProof/>
          <w:szCs w:val="24"/>
        </w:rPr>
        <w:drawing>
          <wp:anchor distT="0" distB="0" distL="114300" distR="114300" simplePos="0" relativeHeight="251669504" behindDoc="0" locked="0" layoutInCell="1" allowOverlap="1" wp14:anchorId="12051AF2" wp14:editId="68E7608C">
            <wp:simplePos x="0" y="0"/>
            <wp:positionH relativeFrom="column">
              <wp:posOffset>0</wp:posOffset>
            </wp:positionH>
            <wp:positionV relativeFrom="paragraph">
              <wp:posOffset>725170</wp:posOffset>
            </wp:positionV>
            <wp:extent cx="5947410" cy="4248150"/>
            <wp:effectExtent l="0" t="0" r="0" b="0"/>
            <wp:wrapTopAndBottom/>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ot-544071__340.jpg"/>
                    <pic:cNvPicPr/>
                  </pic:nvPicPr>
                  <pic:blipFill>
                    <a:blip r:embed="rId20">
                      <a:extLst>
                        <a:ext uri="{28A0092B-C50C-407E-A947-70E740481C1C}">
                          <a14:useLocalDpi xmlns:a14="http://schemas.microsoft.com/office/drawing/2010/main" val="0"/>
                        </a:ext>
                      </a:extLst>
                    </a:blip>
                    <a:stretch>
                      <a:fillRect/>
                    </a:stretch>
                  </pic:blipFill>
                  <pic:spPr>
                    <a:xfrm>
                      <a:off x="0" y="0"/>
                      <a:ext cx="5947410" cy="4248150"/>
                    </a:xfrm>
                    <a:prstGeom prst="rect">
                      <a:avLst/>
                    </a:prstGeom>
                  </pic:spPr>
                </pic:pic>
              </a:graphicData>
            </a:graphic>
            <wp14:sizeRelH relativeFrom="margin">
              <wp14:pctWidth>0</wp14:pctWidth>
            </wp14:sizeRelH>
            <wp14:sizeRelV relativeFrom="margin">
              <wp14:pctHeight>0</wp14:pctHeight>
            </wp14:sizeRelV>
          </wp:anchor>
        </w:drawing>
      </w:r>
      <w:r w:rsidR="00DE744D">
        <w:rPr>
          <w:szCs w:val="24"/>
        </w:rPr>
        <w:t xml:space="preserve">As you get to know your body and when it’s really hungry, you can start planning your meal times to avoid being overly hungry. When the body is overly hungry, it’s hard to make wise choices. </w:t>
      </w:r>
    </w:p>
    <w:p w14:paraId="5FA95490" w14:textId="77777777" w:rsidR="00633B45" w:rsidRDefault="00633B45" w:rsidP="00DE744D">
      <w:pPr>
        <w:rPr>
          <w:szCs w:val="24"/>
        </w:rPr>
      </w:pPr>
    </w:p>
    <w:p w14:paraId="7E1DF718" w14:textId="77777777" w:rsidR="00DE744D" w:rsidRDefault="00DE744D" w:rsidP="00DE744D">
      <w:pPr>
        <w:rPr>
          <w:b/>
          <w:sz w:val="26"/>
          <w:szCs w:val="26"/>
        </w:rPr>
      </w:pPr>
      <w:r>
        <w:rPr>
          <w:b/>
          <w:sz w:val="26"/>
          <w:szCs w:val="26"/>
        </w:rPr>
        <w:t>Taking Time with Each Meal</w:t>
      </w:r>
    </w:p>
    <w:p w14:paraId="5E9D4B4E" w14:textId="77777777" w:rsidR="00DE744D" w:rsidRDefault="00DE744D" w:rsidP="00DE744D">
      <w:pPr>
        <w:rPr>
          <w:szCs w:val="24"/>
        </w:rPr>
      </w:pPr>
      <w:r>
        <w:rPr>
          <w:szCs w:val="24"/>
        </w:rPr>
        <w:t xml:space="preserve">Eating mindfully means that you learn to take your time and enjoy each meal that you have. People with eating disorders tend to have a lot of stress around eating and taking time over eating can help remove that problem. </w:t>
      </w:r>
    </w:p>
    <w:p w14:paraId="535EC547" w14:textId="77777777" w:rsidR="00DE744D" w:rsidRDefault="00DE744D" w:rsidP="00DE744D">
      <w:pPr>
        <w:rPr>
          <w:b/>
          <w:sz w:val="26"/>
          <w:szCs w:val="26"/>
        </w:rPr>
      </w:pPr>
      <w:r>
        <w:rPr>
          <w:b/>
          <w:sz w:val="26"/>
          <w:szCs w:val="26"/>
        </w:rPr>
        <w:t>Getting a Handle on Emotions</w:t>
      </w:r>
    </w:p>
    <w:p w14:paraId="75C31BBE" w14:textId="77777777" w:rsidR="00DE744D" w:rsidRDefault="00DE744D" w:rsidP="00DE744D">
      <w:pPr>
        <w:rPr>
          <w:szCs w:val="24"/>
        </w:rPr>
      </w:pPr>
      <w:r>
        <w:rPr>
          <w:szCs w:val="24"/>
        </w:rPr>
        <w:t xml:space="preserve">When you realize that your craving for apple pie has more to do with wanting to be with your granny again than eating pie, you’ll be able to choose your food more wisely. You will also be able to enjoy some really good apple pie that you make based on your granny’s recipe over that crappy frozen pie you tried as a substitute for your emotions. </w:t>
      </w:r>
    </w:p>
    <w:p w14:paraId="590C37E4" w14:textId="77777777" w:rsidR="00DE744D" w:rsidRDefault="00DE744D" w:rsidP="00DE744D">
      <w:pPr>
        <w:rPr>
          <w:b/>
          <w:sz w:val="26"/>
          <w:szCs w:val="26"/>
        </w:rPr>
      </w:pPr>
      <w:r>
        <w:rPr>
          <w:b/>
          <w:sz w:val="26"/>
          <w:szCs w:val="26"/>
        </w:rPr>
        <w:lastRenderedPageBreak/>
        <w:t>Taking Care of Your Overall Body</w:t>
      </w:r>
    </w:p>
    <w:p w14:paraId="44C90703" w14:textId="77777777" w:rsidR="00DE744D" w:rsidRDefault="004A24A4" w:rsidP="00DE744D">
      <w:pPr>
        <w:rPr>
          <w:szCs w:val="24"/>
        </w:rPr>
      </w:pPr>
      <w:r>
        <w:rPr>
          <w:noProof/>
          <w:szCs w:val="24"/>
        </w:rPr>
        <w:drawing>
          <wp:anchor distT="0" distB="0" distL="114300" distR="114300" simplePos="0" relativeHeight="251670528" behindDoc="0" locked="0" layoutInCell="1" allowOverlap="1" wp14:anchorId="0F6FC244" wp14:editId="4D7C514A">
            <wp:simplePos x="0" y="0"/>
            <wp:positionH relativeFrom="column">
              <wp:posOffset>0</wp:posOffset>
            </wp:positionH>
            <wp:positionV relativeFrom="paragraph">
              <wp:posOffset>753745</wp:posOffset>
            </wp:positionV>
            <wp:extent cx="5934075" cy="4075430"/>
            <wp:effectExtent l="0" t="0" r="9525" b="1270"/>
            <wp:wrapTopAndBottom/>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girl-126162__340.jpg"/>
                    <pic:cNvPicPr/>
                  </pic:nvPicPr>
                  <pic:blipFill>
                    <a:blip r:embed="rId21">
                      <a:extLst>
                        <a:ext uri="{28A0092B-C50C-407E-A947-70E740481C1C}">
                          <a14:useLocalDpi xmlns:a14="http://schemas.microsoft.com/office/drawing/2010/main" val="0"/>
                        </a:ext>
                      </a:extLst>
                    </a:blip>
                    <a:stretch>
                      <a:fillRect/>
                    </a:stretch>
                  </pic:blipFill>
                  <pic:spPr>
                    <a:xfrm>
                      <a:off x="0" y="0"/>
                      <a:ext cx="5934075" cy="4075430"/>
                    </a:xfrm>
                    <a:prstGeom prst="rect">
                      <a:avLst/>
                    </a:prstGeom>
                  </pic:spPr>
                </pic:pic>
              </a:graphicData>
            </a:graphic>
            <wp14:sizeRelH relativeFrom="margin">
              <wp14:pctWidth>0</wp14:pctWidth>
            </wp14:sizeRelH>
            <wp14:sizeRelV relativeFrom="margin">
              <wp14:pctHeight>0</wp14:pctHeight>
            </wp14:sizeRelV>
          </wp:anchor>
        </w:drawing>
      </w:r>
      <w:r w:rsidR="00DE744D">
        <w:rPr>
          <w:szCs w:val="24"/>
        </w:rPr>
        <w:t xml:space="preserve">Being mindful is about so much more than just eating. You’re going to learn how mindfulness can help you overcome an eating disorder but also how you can do better in life in general. </w:t>
      </w:r>
    </w:p>
    <w:p w14:paraId="6F1EC81E" w14:textId="77777777" w:rsidR="004A24A4" w:rsidRDefault="004A24A4" w:rsidP="00DE744D">
      <w:pPr>
        <w:rPr>
          <w:szCs w:val="24"/>
        </w:rPr>
      </w:pPr>
    </w:p>
    <w:p w14:paraId="0AF0126D" w14:textId="77777777" w:rsidR="00DE744D" w:rsidRDefault="00DE744D" w:rsidP="00DE744D">
      <w:pPr>
        <w:rPr>
          <w:szCs w:val="24"/>
        </w:rPr>
      </w:pPr>
      <w:r>
        <w:rPr>
          <w:szCs w:val="24"/>
        </w:rPr>
        <w:t>All these lessons are good for anyone, but they are especially helpful for anyone who has experienced any type of eating disorder. When you eat with intention and are paying close attention to everything about your meals, instead of giving it only passing attention (risking over-hunger or eating from boredom), you can end up a normal healthy weight no matter where you started.</w:t>
      </w:r>
    </w:p>
    <w:p w14:paraId="36FF85E3" w14:textId="77777777" w:rsidR="00DE744D" w:rsidRDefault="00DE744D">
      <w:pPr>
        <w:rPr>
          <w:rFonts w:eastAsia="Calibri" w:cs="Times New Roman"/>
          <w:szCs w:val="24"/>
        </w:rPr>
      </w:pPr>
      <w:r>
        <w:rPr>
          <w:rFonts w:eastAsia="Calibri" w:cs="Times New Roman"/>
          <w:szCs w:val="24"/>
        </w:rPr>
        <w:br w:type="page"/>
      </w:r>
    </w:p>
    <w:p w14:paraId="03C02857" w14:textId="77777777" w:rsidR="00DE744D" w:rsidRDefault="00DE744D" w:rsidP="00FA007D">
      <w:pPr>
        <w:pStyle w:val="Heading1"/>
      </w:pPr>
      <w:bookmarkStart w:id="4" w:name="_Toc23511098"/>
      <w:r>
        <w:lastRenderedPageBreak/>
        <w:t>How to Tell That You Are Genuinely Hungry</w:t>
      </w:r>
      <w:bookmarkEnd w:id="4"/>
    </w:p>
    <w:p w14:paraId="7DD84108" w14:textId="77777777" w:rsidR="00FA007D" w:rsidRPr="00FA007D" w:rsidRDefault="00FA007D" w:rsidP="00FA007D"/>
    <w:p w14:paraId="6C43CF48" w14:textId="77777777" w:rsidR="004A24A4" w:rsidRDefault="002E2CA2" w:rsidP="00DE744D">
      <w:pPr>
        <w:rPr>
          <w:rFonts w:cs="Courier New"/>
          <w:szCs w:val="24"/>
        </w:rPr>
      </w:pPr>
      <w:r>
        <w:rPr>
          <w:rFonts w:cs="Courier New"/>
          <w:noProof/>
          <w:szCs w:val="24"/>
        </w:rPr>
        <w:drawing>
          <wp:anchor distT="0" distB="0" distL="114300" distR="114300" simplePos="0" relativeHeight="251671552" behindDoc="0" locked="0" layoutInCell="1" allowOverlap="1" wp14:anchorId="354772A1" wp14:editId="11054FCD">
            <wp:simplePos x="0" y="0"/>
            <wp:positionH relativeFrom="column">
              <wp:posOffset>9525</wp:posOffset>
            </wp:positionH>
            <wp:positionV relativeFrom="paragraph">
              <wp:posOffset>911225</wp:posOffset>
            </wp:positionV>
            <wp:extent cx="5981700" cy="4029075"/>
            <wp:effectExtent l="0" t="0" r="0" b="9525"/>
            <wp:wrapTopAndBottom/>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fear-441402__340.jpg"/>
                    <pic:cNvPicPr/>
                  </pic:nvPicPr>
                  <pic:blipFill>
                    <a:blip r:embed="rId22">
                      <a:extLst>
                        <a:ext uri="{28A0092B-C50C-407E-A947-70E740481C1C}">
                          <a14:useLocalDpi xmlns:a14="http://schemas.microsoft.com/office/drawing/2010/main" val="0"/>
                        </a:ext>
                      </a:extLst>
                    </a:blip>
                    <a:stretch>
                      <a:fillRect/>
                    </a:stretch>
                  </pic:blipFill>
                  <pic:spPr>
                    <a:xfrm>
                      <a:off x="0" y="0"/>
                      <a:ext cx="5981700" cy="4029075"/>
                    </a:xfrm>
                    <a:prstGeom prst="rect">
                      <a:avLst/>
                    </a:prstGeom>
                  </pic:spPr>
                </pic:pic>
              </a:graphicData>
            </a:graphic>
            <wp14:sizeRelH relativeFrom="margin">
              <wp14:pctWidth>0</wp14:pctWidth>
            </wp14:sizeRelH>
            <wp14:sizeRelV relativeFrom="margin">
              <wp14:pctHeight>0</wp14:pctHeight>
            </wp14:sizeRelV>
          </wp:anchor>
        </w:drawing>
      </w:r>
      <w:r w:rsidR="00DE744D">
        <w:rPr>
          <w:rFonts w:cs="Courier New"/>
          <w:szCs w:val="24"/>
        </w:rPr>
        <w:t xml:space="preserve">Your entire life you’ve likely been told to deny the natural signs your body gives you when it is hungry. Therefore, until you have retrained your body, you may have to really consider whether you are genuinely hungry or if it’s something else. </w:t>
      </w:r>
    </w:p>
    <w:p w14:paraId="0073F545" w14:textId="77777777" w:rsidR="00DE744D" w:rsidRDefault="00DE744D" w:rsidP="00DE744D">
      <w:pPr>
        <w:rPr>
          <w:rFonts w:cs="Courier New"/>
          <w:szCs w:val="24"/>
        </w:rPr>
      </w:pPr>
      <w:r>
        <w:rPr>
          <w:rFonts w:cs="Courier New"/>
          <w:szCs w:val="24"/>
        </w:rPr>
        <w:t xml:space="preserve"> </w:t>
      </w:r>
    </w:p>
    <w:p w14:paraId="7B951222" w14:textId="77777777" w:rsidR="00DE744D" w:rsidRDefault="00DE744D" w:rsidP="00DE744D">
      <w:pPr>
        <w:rPr>
          <w:rFonts w:cs="Courier New"/>
          <w:szCs w:val="24"/>
        </w:rPr>
      </w:pPr>
      <w:r>
        <w:rPr>
          <w:rFonts w:cs="Courier New"/>
          <w:szCs w:val="24"/>
        </w:rPr>
        <w:t xml:space="preserve">There are seven types of hunger that have been identified. Let’s go over each type and talk a bit about how you can ensure you feed that hunger without going overboard. </w:t>
      </w:r>
    </w:p>
    <w:p w14:paraId="20E599CA" w14:textId="77777777" w:rsidR="00DE744D" w:rsidRDefault="00DE744D" w:rsidP="00DE744D">
      <w:pPr>
        <w:rPr>
          <w:rFonts w:cs="Courier New"/>
          <w:b/>
          <w:sz w:val="26"/>
          <w:szCs w:val="26"/>
        </w:rPr>
      </w:pPr>
      <w:r>
        <w:rPr>
          <w:rFonts w:cs="Courier New"/>
          <w:b/>
          <w:sz w:val="26"/>
          <w:szCs w:val="26"/>
        </w:rPr>
        <w:t xml:space="preserve">1. Eye Hunger </w:t>
      </w:r>
    </w:p>
    <w:p w14:paraId="2349ADEE" w14:textId="77777777" w:rsidR="00DE744D" w:rsidRDefault="00DE744D" w:rsidP="00DE744D">
      <w:pPr>
        <w:rPr>
          <w:rFonts w:cs="Courier New"/>
          <w:b/>
          <w:szCs w:val="24"/>
        </w:rPr>
      </w:pPr>
      <w:r>
        <w:rPr>
          <w:rFonts w:cs="Courier New"/>
          <w:szCs w:val="24"/>
        </w:rPr>
        <w:t>When you see good food, your eyes can see something they like so much that your eyes cause your brain to signal to your stomach that you need more food. The problem is, sometimes it's just your eyes and you're not really in need of food. You’ve heard the saying, "My eyes were bigger than my stomach." This fits here. When we first see food, that’s how we decide what we want and how much we want.</w:t>
      </w:r>
    </w:p>
    <w:p w14:paraId="5CA24B3E" w14:textId="77777777" w:rsidR="00DE744D" w:rsidRDefault="00DE744D" w:rsidP="00DE744D">
      <w:pPr>
        <w:rPr>
          <w:rFonts w:cs="Courier New"/>
          <w:b/>
          <w:sz w:val="26"/>
          <w:szCs w:val="26"/>
        </w:rPr>
      </w:pPr>
      <w:r>
        <w:rPr>
          <w:rFonts w:cs="Courier New"/>
          <w:b/>
          <w:sz w:val="26"/>
          <w:szCs w:val="26"/>
        </w:rPr>
        <w:lastRenderedPageBreak/>
        <w:t>2. Nose Hunger</w:t>
      </w:r>
    </w:p>
    <w:p w14:paraId="592D63D0" w14:textId="77777777" w:rsidR="00DE744D" w:rsidRDefault="00B66455" w:rsidP="00DE744D">
      <w:pPr>
        <w:rPr>
          <w:rFonts w:cs="Courier New"/>
          <w:szCs w:val="24"/>
        </w:rPr>
      </w:pPr>
      <w:r>
        <w:rPr>
          <w:rFonts w:cs="Courier New"/>
          <w:noProof/>
          <w:szCs w:val="24"/>
        </w:rPr>
        <w:drawing>
          <wp:anchor distT="0" distB="0" distL="114300" distR="114300" simplePos="0" relativeHeight="251672576" behindDoc="0" locked="0" layoutInCell="1" allowOverlap="1" wp14:anchorId="13D31FA0" wp14:editId="257100CA">
            <wp:simplePos x="0" y="0"/>
            <wp:positionH relativeFrom="column">
              <wp:posOffset>-635</wp:posOffset>
            </wp:positionH>
            <wp:positionV relativeFrom="paragraph">
              <wp:posOffset>1087120</wp:posOffset>
            </wp:positionV>
            <wp:extent cx="6010275" cy="4006850"/>
            <wp:effectExtent l="0" t="0" r="9525" b="0"/>
            <wp:wrapTopAndBottom/>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breakfast-690128__340.jpg"/>
                    <pic:cNvPicPr/>
                  </pic:nvPicPr>
                  <pic:blipFill>
                    <a:blip r:embed="rId23">
                      <a:extLst>
                        <a:ext uri="{28A0092B-C50C-407E-A947-70E740481C1C}">
                          <a14:useLocalDpi xmlns:a14="http://schemas.microsoft.com/office/drawing/2010/main" val="0"/>
                        </a:ext>
                      </a:extLst>
                    </a:blip>
                    <a:stretch>
                      <a:fillRect/>
                    </a:stretch>
                  </pic:blipFill>
                  <pic:spPr>
                    <a:xfrm>
                      <a:off x="0" y="0"/>
                      <a:ext cx="6010275" cy="4006850"/>
                    </a:xfrm>
                    <a:prstGeom prst="rect">
                      <a:avLst/>
                    </a:prstGeom>
                  </pic:spPr>
                </pic:pic>
              </a:graphicData>
            </a:graphic>
            <wp14:sizeRelH relativeFrom="margin">
              <wp14:pctWidth>0</wp14:pctWidth>
            </wp14:sizeRelH>
            <wp14:sizeRelV relativeFrom="margin">
              <wp14:pctHeight>0</wp14:pctHeight>
            </wp14:sizeRelV>
          </wp:anchor>
        </w:drawing>
      </w:r>
      <w:r w:rsidR="00DE744D">
        <w:rPr>
          <w:rFonts w:cs="Courier New"/>
          <w:szCs w:val="24"/>
        </w:rPr>
        <w:t>Know how you can start out walking around the mall and not feel hunger but within a few moments of the sights and smells you’re suddenly craving a Cinnabon? To feed this hunger, fix fragrant foods. You can also add essential oils to your day to feed this type of hunger.</w:t>
      </w:r>
    </w:p>
    <w:p w14:paraId="3D5AF7AE" w14:textId="77777777" w:rsidR="00B66455" w:rsidRDefault="00B66455" w:rsidP="00DE744D">
      <w:pPr>
        <w:rPr>
          <w:rFonts w:cs="Courier New"/>
          <w:szCs w:val="24"/>
        </w:rPr>
      </w:pPr>
    </w:p>
    <w:p w14:paraId="65DCB53C" w14:textId="77777777" w:rsidR="00DE744D" w:rsidRDefault="00DE744D" w:rsidP="00DE744D">
      <w:pPr>
        <w:rPr>
          <w:rFonts w:cs="Courier New"/>
          <w:b/>
          <w:sz w:val="26"/>
          <w:szCs w:val="26"/>
        </w:rPr>
      </w:pPr>
      <w:r>
        <w:rPr>
          <w:rFonts w:cs="Courier New"/>
          <w:b/>
          <w:sz w:val="26"/>
          <w:szCs w:val="26"/>
        </w:rPr>
        <w:t>3. Mouth Hunger</w:t>
      </w:r>
    </w:p>
    <w:p w14:paraId="5F21B5A2" w14:textId="77777777" w:rsidR="00DE744D" w:rsidRDefault="00DE744D" w:rsidP="00DE744D">
      <w:pPr>
        <w:rPr>
          <w:rFonts w:cs="Courier New"/>
          <w:szCs w:val="24"/>
        </w:rPr>
      </w:pPr>
      <w:r>
        <w:rPr>
          <w:rFonts w:cs="Courier New"/>
          <w:szCs w:val="24"/>
        </w:rPr>
        <w:t>If you look at good food and your mouth waters, it’s a sign that you may be hungry. What makes your mouth happy is usually a good combination of fat, salt, and sugar. Instant food manufacturers and restaurants know exactly how to do this. You can do it too but on a smaller scale to avoid overeating. Make all your food taste good, and you’ll satisfy this type of hunger.</w:t>
      </w:r>
    </w:p>
    <w:p w14:paraId="2B41E4D7" w14:textId="77777777" w:rsidR="00B66455" w:rsidRDefault="00B66455" w:rsidP="00DE744D">
      <w:pPr>
        <w:rPr>
          <w:rFonts w:cs="Courier New"/>
          <w:b/>
          <w:sz w:val="26"/>
          <w:szCs w:val="26"/>
        </w:rPr>
      </w:pPr>
    </w:p>
    <w:p w14:paraId="19F4CF8B" w14:textId="77777777" w:rsidR="00B66455" w:rsidRDefault="00B66455" w:rsidP="00DE744D">
      <w:pPr>
        <w:rPr>
          <w:rFonts w:cs="Courier New"/>
          <w:b/>
          <w:sz w:val="26"/>
          <w:szCs w:val="26"/>
        </w:rPr>
      </w:pPr>
    </w:p>
    <w:p w14:paraId="5FCACD41" w14:textId="77777777" w:rsidR="00B66455" w:rsidRDefault="00B66455" w:rsidP="00DE744D">
      <w:pPr>
        <w:rPr>
          <w:rFonts w:cs="Courier New"/>
          <w:b/>
          <w:sz w:val="26"/>
          <w:szCs w:val="26"/>
        </w:rPr>
      </w:pPr>
    </w:p>
    <w:p w14:paraId="02311494" w14:textId="77777777" w:rsidR="00DE744D" w:rsidRDefault="00DE744D" w:rsidP="00DE744D">
      <w:pPr>
        <w:rPr>
          <w:rFonts w:cs="Courier New"/>
          <w:b/>
          <w:sz w:val="26"/>
          <w:szCs w:val="26"/>
        </w:rPr>
      </w:pPr>
      <w:r>
        <w:rPr>
          <w:rFonts w:cs="Courier New"/>
          <w:b/>
          <w:sz w:val="26"/>
          <w:szCs w:val="26"/>
        </w:rPr>
        <w:lastRenderedPageBreak/>
        <w:t>4. Stomach Hunger</w:t>
      </w:r>
    </w:p>
    <w:p w14:paraId="2FEF1CB3" w14:textId="77777777" w:rsidR="00DE744D" w:rsidRDefault="003C1616" w:rsidP="00DE744D">
      <w:pPr>
        <w:rPr>
          <w:rFonts w:cs="Courier New"/>
          <w:szCs w:val="24"/>
        </w:rPr>
      </w:pPr>
      <w:r>
        <w:rPr>
          <w:rFonts w:cs="Courier New"/>
          <w:noProof/>
          <w:szCs w:val="24"/>
        </w:rPr>
        <w:drawing>
          <wp:anchor distT="0" distB="0" distL="114300" distR="114300" simplePos="0" relativeHeight="251673600" behindDoc="0" locked="0" layoutInCell="1" allowOverlap="1" wp14:anchorId="7B37F9AE" wp14:editId="2D72802C">
            <wp:simplePos x="0" y="0"/>
            <wp:positionH relativeFrom="column">
              <wp:posOffset>0</wp:posOffset>
            </wp:positionH>
            <wp:positionV relativeFrom="paragraph">
              <wp:posOffset>1658620</wp:posOffset>
            </wp:positionV>
            <wp:extent cx="6057900" cy="4038600"/>
            <wp:effectExtent l="0" t="0" r="0" b="0"/>
            <wp:wrapTopAndBottom/>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baby-3041366__340.jp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6057900" cy="4038600"/>
                    </a:xfrm>
                    <a:prstGeom prst="rect">
                      <a:avLst/>
                    </a:prstGeom>
                  </pic:spPr>
                </pic:pic>
              </a:graphicData>
            </a:graphic>
            <wp14:sizeRelH relativeFrom="margin">
              <wp14:pctWidth>0</wp14:pctWidth>
            </wp14:sizeRelH>
            <wp14:sizeRelV relativeFrom="margin">
              <wp14:pctHeight>0</wp14:pctHeight>
            </wp14:sizeRelV>
          </wp:anchor>
        </w:drawing>
      </w:r>
      <w:r w:rsidR="00DE744D">
        <w:rPr>
          <w:rFonts w:cs="Courier New"/>
          <w:szCs w:val="24"/>
        </w:rPr>
        <w:t xml:space="preserve">Even sometimes when you feel your tummy growl, it’s not really hunger. If your body is used to a certain schedule, you’ll notice that it gets hungry on that schedule. This is proof that stomach hunger alone is not enough to truly mean real hunger. In this case, it’s important to look back at what you have consumed thus far, when you plan to have your next meal, and then decide whether to go ahead and eat or to wait. Stomach hunger alone is not enough to give you the go-ahead to eat. </w:t>
      </w:r>
    </w:p>
    <w:p w14:paraId="032CDBF2" w14:textId="77777777" w:rsidR="003C1616" w:rsidRPr="00534FA2" w:rsidRDefault="003C1616" w:rsidP="00DE744D">
      <w:pPr>
        <w:rPr>
          <w:rFonts w:cs="Courier New"/>
          <w:szCs w:val="24"/>
        </w:rPr>
      </w:pPr>
    </w:p>
    <w:p w14:paraId="6AFE8005" w14:textId="77777777" w:rsidR="00DE744D" w:rsidRDefault="00DE744D" w:rsidP="00DE744D">
      <w:pPr>
        <w:rPr>
          <w:rFonts w:cs="Courier New"/>
          <w:b/>
          <w:sz w:val="26"/>
          <w:szCs w:val="26"/>
        </w:rPr>
      </w:pPr>
      <w:r>
        <w:rPr>
          <w:rFonts w:cs="Courier New"/>
          <w:b/>
          <w:sz w:val="26"/>
          <w:szCs w:val="26"/>
        </w:rPr>
        <w:t>5. Cellular Hunger</w:t>
      </w:r>
    </w:p>
    <w:p w14:paraId="408226FF" w14:textId="77777777" w:rsidR="003C1616" w:rsidRDefault="00DE744D" w:rsidP="00DE744D">
      <w:pPr>
        <w:rPr>
          <w:rFonts w:cs="Courier New"/>
          <w:szCs w:val="24"/>
        </w:rPr>
      </w:pPr>
      <w:r>
        <w:rPr>
          <w:rFonts w:cs="Courier New"/>
          <w:szCs w:val="24"/>
        </w:rPr>
        <w:t xml:space="preserve">The last time your body really knew real hunger, you were probably an infant. Your body was great at signaling when it needed food, water, or something else. After spending years ignoring it, the body starts sending mixed signals. It may think it’s hungry when it’s thirsty. </w:t>
      </w:r>
    </w:p>
    <w:p w14:paraId="5C1ED3AF" w14:textId="77777777" w:rsidR="003C1616" w:rsidRDefault="003C1616" w:rsidP="00DE744D">
      <w:pPr>
        <w:rPr>
          <w:rFonts w:cs="Courier New"/>
          <w:szCs w:val="24"/>
        </w:rPr>
      </w:pPr>
    </w:p>
    <w:p w14:paraId="25ABD29E" w14:textId="77777777" w:rsidR="00DE744D" w:rsidRDefault="00DE744D" w:rsidP="00DE744D">
      <w:pPr>
        <w:rPr>
          <w:rFonts w:cs="Courier New"/>
          <w:b/>
          <w:sz w:val="26"/>
          <w:szCs w:val="26"/>
        </w:rPr>
      </w:pPr>
      <w:r>
        <w:rPr>
          <w:rFonts w:cs="Courier New"/>
          <w:szCs w:val="24"/>
        </w:rPr>
        <w:lastRenderedPageBreak/>
        <w:t>The best thing to do is again, look at what you’ve had to eat thus far, when your next planned meal is, and address whether you’re hydrating enough. If you are truly hungry due to a need, eat something healthy.</w:t>
      </w:r>
    </w:p>
    <w:p w14:paraId="4BBBBC68" w14:textId="77777777" w:rsidR="00DE744D" w:rsidRDefault="00DE744D" w:rsidP="00DE744D">
      <w:pPr>
        <w:rPr>
          <w:rFonts w:cs="Courier New"/>
          <w:b/>
          <w:sz w:val="26"/>
          <w:szCs w:val="26"/>
        </w:rPr>
      </w:pPr>
      <w:r>
        <w:rPr>
          <w:rFonts w:cs="Courier New"/>
          <w:b/>
          <w:sz w:val="26"/>
          <w:szCs w:val="26"/>
        </w:rPr>
        <w:t>6. Mind Hunger</w:t>
      </w:r>
    </w:p>
    <w:p w14:paraId="7C37C6C8" w14:textId="77777777" w:rsidR="003C1616" w:rsidRDefault="003C1616" w:rsidP="00DE744D">
      <w:pPr>
        <w:rPr>
          <w:rFonts w:cs="Courier New"/>
          <w:szCs w:val="24"/>
        </w:rPr>
      </w:pPr>
      <w:r>
        <w:rPr>
          <w:rFonts w:cs="Courier New"/>
          <w:noProof/>
          <w:szCs w:val="24"/>
        </w:rPr>
        <w:drawing>
          <wp:anchor distT="0" distB="0" distL="114300" distR="114300" simplePos="0" relativeHeight="251674624" behindDoc="0" locked="0" layoutInCell="1" allowOverlap="1" wp14:anchorId="1CABEA7C" wp14:editId="0A4F4A00">
            <wp:simplePos x="0" y="0"/>
            <wp:positionH relativeFrom="column">
              <wp:posOffset>-635</wp:posOffset>
            </wp:positionH>
            <wp:positionV relativeFrom="paragraph">
              <wp:posOffset>887095</wp:posOffset>
            </wp:positionV>
            <wp:extent cx="5934075" cy="3956050"/>
            <wp:effectExtent l="0" t="0" r="9525" b="6350"/>
            <wp:wrapTopAndBottom/>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mineral-water-1532300__340.jp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5934075" cy="3956050"/>
                    </a:xfrm>
                    <a:prstGeom prst="rect">
                      <a:avLst/>
                    </a:prstGeom>
                  </pic:spPr>
                </pic:pic>
              </a:graphicData>
            </a:graphic>
            <wp14:sizeRelH relativeFrom="margin">
              <wp14:pctWidth>0</wp14:pctWidth>
            </wp14:sizeRelH>
            <wp14:sizeRelV relativeFrom="margin">
              <wp14:pctHeight>0</wp14:pctHeight>
            </wp14:sizeRelV>
          </wp:anchor>
        </w:drawing>
      </w:r>
      <w:r w:rsidR="00DE744D">
        <w:rPr>
          <w:rFonts w:cs="Courier New"/>
          <w:szCs w:val="24"/>
        </w:rPr>
        <w:t xml:space="preserve">This happens when the clock strikes noon and you haven’t eaten lunch yet, even though you just ate breakfast at 10 am. When you go through life, you’re stuck on the clock of the world and not your real internal clock. </w:t>
      </w:r>
    </w:p>
    <w:p w14:paraId="02D1E12B" w14:textId="77777777" w:rsidR="003C1616" w:rsidRDefault="003C1616" w:rsidP="00DE744D">
      <w:pPr>
        <w:rPr>
          <w:rFonts w:cs="Courier New"/>
          <w:szCs w:val="24"/>
        </w:rPr>
      </w:pPr>
    </w:p>
    <w:p w14:paraId="48B7E17F" w14:textId="77777777" w:rsidR="00DE744D" w:rsidRDefault="00DE744D" w:rsidP="00DE744D">
      <w:pPr>
        <w:rPr>
          <w:rFonts w:cs="Courier New"/>
          <w:szCs w:val="24"/>
        </w:rPr>
      </w:pPr>
      <w:r>
        <w:rPr>
          <w:rFonts w:cs="Courier New"/>
          <w:szCs w:val="24"/>
        </w:rPr>
        <w:t>In fact, your internal clock has no idea what is going on. Because of this, again, if you feel hungry during a time when something has influenced it like a clock, a commercial, or a thought, think about what you have eaten when the next meal is planned, and how much you’ve drunk.</w:t>
      </w:r>
    </w:p>
    <w:p w14:paraId="5152ABCA" w14:textId="77777777" w:rsidR="003C1616" w:rsidRDefault="003C1616" w:rsidP="00DE744D">
      <w:pPr>
        <w:rPr>
          <w:rFonts w:cs="Courier New"/>
          <w:szCs w:val="24"/>
        </w:rPr>
      </w:pPr>
    </w:p>
    <w:p w14:paraId="6B954F61" w14:textId="77777777" w:rsidR="003C1616" w:rsidRDefault="003C1616" w:rsidP="00DE744D">
      <w:pPr>
        <w:rPr>
          <w:rFonts w:cs="Courier New"/>
          <w:b/>
          <w:sz w:val="26"/>
          <w:szCs w:val="26"/>
        </w:rPr>
      </w:pPr>
    </w:p>
    <w:p w14:paraId="5A1324C3" w14:textId="77777777" w:rsidR="003C1616" w:rsidRDefault="003C1616" w:rsidP="00DE744D">
      <w:pPr>
        <w:rPr>
          <w:rFonts w:cs="Courier New"/>
          <w:b/>
          <w:sz w:val="26"/>
          <w:szCs w:val="26"/>
        </w:rPr>
      </w:pPr>
    </w:p>
    <w:p w14:paraId="2B7635AB" w14:textId="77777777" w:rsidR="00DE744D" w:rsidRDefault="00DE744D" w:rsidP="00DE744D">
      <w:pPr>
        <w:rPr>
          <w:rFonts w:cs="Courier New"/>
          <w:b/>
          <w:sz w:val="26"/>
          <w:szCs w:val="26"/>
        </w:rPr>
      </w:pPr>
      <w:r>
        <w:rPr>
          <w:rFonts w:cs="Courier New"/>
          <w:b/>
          <w:sz w:val="26"/>
          <w:szCs w:val="26"/>
        </w:rPr>
        <w:lastRenderedPageBreak/>
        <w:t>7. Heart Hunger</w:t>
      </w:r>
    </w:p>
    <w:p w14:paraId="70F59904" w14:textId="77777777" w:rsidR="00CD4474" w:rsidRDefault="00CD4474" w:rsidP="00DE744D">
      <w:pPr>
        <w:rPr>
          <w:rFonts w:cs="Courier New"/>
          <w:szCs w:val="24"/>
        </w:rPr>
      </w:pPr>
      <w:r>
        <w:rPr>
          <w:rFonts w:cs="Courier New"/>
          <w:noProof/>
          <w:szCs w:val="24"/>
        </w:rPr>
        <w:drawing>
          <wp:anchor distT="0" distB="0" distL="114300" distR="114300" simplePos="0" relativeHeight="251675648" behindDoc="0" locked="0" layoutInCell="1" allowOverlap="1" wp14:anchorId="1ED6A942" wp14:editId="2C2818DA">
            <wp:simplePos x="0" y="0"/>
            <wp:positionH relativeFrom="column">
              <wp:posOffset>0</wp:posOffset>
            </wp:positionH>
            <wp:positionV relativeFrom="paragraph">
              <wp:posOffset>1106170</wp:posOffset>
            </wp:positionV>
            <wp:extent cx="5924550" cy="3949700"/>
            <wp:effectExtent l="0" t="0" r="0" b="0"/>
            <wp:wrapTopAndBottom/>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girl-1461619__340.jpg"/>
                    <pic:cNvPicPr/>
                  </pic:nvPicPr>
                  <pic:blipFill>
                    <a:blip r:embed="rId26" cstate="print">
                      <a:extLst>
                        <a:ext uri="{28A0092B-C50C-407E-A947-70E740481C1C}">
                          <a14:useLocalDpi xmlns:a14="http://schemas.microsoft.com/office/drawing/2010/main" val="0"/>
                        </a:ext>
                      </a:extLst>
                    </a:blip>
                    <a:stretch>
                      <a:fillRect/>
                    </a:stretch>
                  </pic:blipFill>
                  <pic:spPr>
                    <a:xfrm>
                      <a:off x="0" y="0"/>
                      <a:ext cx="5924550" cy="3949700"/>
                    </a:xfrm>
                    <a:prstGeom prst="rect">
                      <a:avLst/>
                    </a:prstGeom>
                  </pic:spPr>
                </pic:pic>
              </a:graphicData>
            </a:graphic>
            <wp14:sizeRelH relativeFrom="margin">
              <wp14:pctWidth>0</wp14:pctWidth>
            </wp14:sizeRelH>
            <wp14:sizeRelV relativeFrom="margin">
              <wp14:pctHeight>0</wp14:pctHeight>
            </wp14:sizeRelV>
          </wp:anchor>
        </w:drawing>
      </w:r>
      <w:r w:rsidR="00DE744D">
        <w:rPr>
          <w:rFonts w:cs="Courier New"/>
          <w:szCs w:val="24"/>
        </w:rPr>
        <w:t xml:space="preserve">This is a special type of hunger that you should fill occasionally. It’s all about the feelings about the food you have from growing up. Mom’s apple pie, Granny’s roast beef – whatever it is that brings these wonderful thoughts to your mind, emotional eating happens due to heart hunger. </w:t>
      </w:r>
    </w:p>
    <w:p w14:paraId="18FC1BA0" w14:textId="77777777" w:rsidR="00CD4474" w:rsidRDefault="00CD4474" w:rsidP="00DE744D">
      <w:pPr>
        <w:rPr>
          <w:rFonts w:cs="Courier New"/>
          <w:szCs w:val="24"/>
        </w:rPr>
      </w:pPr>
    </w:p>
    <w:p w14:paraId="1ABC95A1" w14:textId="77777777" w:rsidR="00DE744D" w:rsidRDefault="00DE744D" w:rsidP="00DE744D">
      <w:pPr>
        <w:rPr>
          <w:rFonts w:cs="Courier New"/>
          <w:szCs w:val="24"/>
        </w:rPr>
      </w:pPr>
      <w:r>
        <w:rPr>
          <w:rFonts w:cs="Courier New"/>
          <w:szCs w:val="24"/>
        </w:rPr>
        <w:t>If you are experiencing this, go ahead and enjoy if it’s the right time – for example, Christmas – but the rest of the time focus on what you really need, which is a connection with friends and family.</w:t>
      </w:r>
    </w:p>
    <w:p w14:paraId="4FC5066C" w14:textId="77777777" w:rsidR="00DE744D" w:rsidRDefault="00DE744D" w:rsidP="00DE744D">
      <w:pPr>
        <w:rPr>
          <w:rFonts w:cs="Courier New"/>
          <w:szCs w:val="24"/>
        </w:rPr>
      </w:pPr>
      <w:r>
        <w:rPr>
          <w:rFonts w:cs="Courier New"/>
          <w:szCs w:val="24"/>
        </w:rPr>
        <w:t>None of these types of hunger are inherently wrong. When you totally understand the different types of hunger, you can ensure that the food you eat, and the way that you eat it, fulfills these cues and ends unneeded hunger signs. After all, eventually your body will trust you again.</w:t>
      </w:r>
    </w:p>
    <w:p w14:paraId="54943B45" w14:textId="77777777" w:rsidR="00DE744D" w:rsidRDefault="00DE744D">
      <w:pPr>
        <w:rPr>
          <w:rFonts w:eastAsia="Calibri" w:cs="Times New Roman"/>
          <w:szCs w:val="24"/>
        </w:rPr>
      </w:pPr>
      <w:r>
        <w:rPr>
          <w:rFonts w:eastAsia="Calibri" w:cs="Times New Roman"/>
          <w:szCs w:val="24"/>
        </w:rPr>
        <w:br w:type="page"/>
      </w:r>
    </w:p>
    <w:p w14:paraId="55B29E55" w14:textId="77777777" w:rsidR="00DE744D" w:rsidRDefault="00DE744D" w:rsidP="00534FA2">
      <w:pPr>
        <w:pStyle w:val="Heading1"/>
      </w:pPr>
      <w:bookmarkStart w:id="5" w:name="_Toc23511099"/>
      <w:r>
        <w:lastRenderedPageBreak/>
        <w:t>How to Eat Something Mindfully</w:t>
      </w:r>
      <w:bookmarkEnd w:id="5"/>
    </w:p>
    <w:p w14:paraId="4070FBAB" w14:textId="77777777" w:rsidR="00534FA2" w:rsidRPr="00534FA2" w:rsidRDefault="00534FA2" w:rsidP="00534FA2"/>
    <w:p w14:paraId="4973B253" w14:textId="77777777" w:rsidR="00DE744D" w:rsidRDefault="00954732" w:rsidP="00DE744D">
      <w:r>
        <w:rPr>
          <w:noProof/>
        </w:rPr>
        <w:drawing>
          <wp:anchor distT="0" distB="0" distL="114300" distR="114300" simplePos="0" relativeHeight="251676672" behindDoc="0" locked="0" layoutInCell="1" allowOverlap="1" wp14:anchorId="194E2ECD" wp14:editId="67662C83">
            <wp:simplePos x="0" y="0"/>
            <wp:positionH relativeFrom="column">
              <wp:posOffset>0</wp:posOffset>
            </wp:positionH>
            <wp:positionV relativeFrom="paragraph">
              <wp:posOffset>901700</wp:posOffset>
            </wp:positionV>
            <wp:extent cx="5991225" cy="3657600"/>
            <wp:effectExtent l="0" t="0" r="9525" b="0"/>
            <wp:wrapTopAndBottom/>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shopping-1232944__340.jpg"/>
                    <pic:cNvPicPr/>
                  </pic:nvPicPr>
                  <pic:blipFill>
                    <a:blip r:embed="rId27" cstate="print">
                      <a:extLst>
                        <a:ext uri="{28A0092B-C50C-407E-A947-70E740481C1C}">
                          <a14:useLocalDpi xmlns:a14="http://schemas.microsoft.com/office/drawing/2010/main" val="0"/>
                        </a:ext>
                      </a:extLst>
                    </a:blip>
                    <a:stretch>
                      <a:fillRect/>
                    </a:stretch>
                  </pic:blipFill>
                  <pic:spPr>
                    <a:xfrm>
                      <a:off x="0" y="0"/>
                      <a:ext cx="5991225" cy="3657600"/>
                    </a:xfrm>
                    <a:prstGeom prst="rect">
                      <a:avLst/>
                    </a:prstGeom>
                  </pic:spPr>
                </pic:pic>
              </a:graphicData>
            </a:graphic>
            <wp14:sizeRelH relativeFrom="margin">
              <wp14:pctWidth>0</wp14:pctWidth>
            </wp14:sizeRelH>
            <wp14:sizeRelV relativeFrom="margin">
              <wp14:pctHeight>0</wp14:pctHeight>
            </wp14:sizeRelV>
          </wp:anchor>
        </w:drawing>
      </w:r>
      <w:r w:rsidR="00DE744D">
        <w:t xml:space="preserve">One of the reasons so many people are overweight is that people tend to eat mindlessly. In other words, they do not think about what they are eating, when they are eating, or why they are eating - much less how. </w:t>
      </w:r>
    </w:p>
    <w:p w14:paraId="768D06DF" w14:textId="77777777" w:rsidR="00954732" w:rsidRDefault="00954732" w:rsidP="00DE744D"/>
    <w:p w14:paraId="1B4D885C" w14:textId="77777777" w:rsidR="00DE744D" w:rsidRDefault="00DE744D" w:rsidP="00DE744D">
      <w:r>
        <w:t xml:space="preserve">Eating mindfully requires planning and thought. The great thing is that when you do it, you tend to eat higher-quality food that contains more nutrients, but less of it, so you consume fewer calories and end up losing weight or maintaining weight loss. </w:t>
      </w:r>
    </w:p>
    <w:p w14:paraId="0874E1E7" w14:textId="77777777" w:rsidR="00DE744D" w:rsidRDefault="00DE744D" w:rsidP="00DE744D">
      <w:pPr>
        <w:rPr>
          <w:szCs w:val="24"/>
        </w:rPr>
      </w:pPr>
      <w:r>
        <w:rPr>
          <w:szCs w:val="24"/>
        </w:rPr>
        <w:t>Let's look at some of the best tips on how to eat mindfully.</w:t>
      </w:r>
    </w:p>
    <w:p w14:paraId="070B2267" w14:textId="77777777" w:rsidR="00DE744D" w:rsidRDefault="00DE744D" w:rsidP="00DE744D">
      <w:pPr>
        <w:rPr>
          <w:b/>
          <w:sz w:val="26"/>
          <w:szCs w:val="26"/>
        </w:rPr>
      </w:pPr>
      <w:r>
        <w:rPr>
          <w:b/>
          <w:sz w:val="26"/>
          <w:szCs w:val="26"/>
        </w:rPr>
        <w:t>Eat Only When Hungry</w:t>
      </w:r>
    </w:p>
    <w:p w14:paraId="513387D5" w14:textId="77777777" w:rsidR="00DE744D" w:rsidRDefault="00DE744D" w:rsidP="00DE744D">
      <w:r>
        <w:t>This seems simple enough, but we’ve been trained since birth to eat during meal times. Meal times are arbitrary times that are designed for people who had to go work in the plant or the office and could only eat at these certain times. However, if you plan to eat only when truly hungry, you’ll be a lot more mindful about your meals.</w:t>
      </w:r>
    </w:p>
    <w:p w14:paraId="40EEDBFB" w14:textId="77777777" w:rsidR="00DE744D" w:rsidRDefault="00DE744D" w:rsidP="00DE744D">
      <w:pPr>
        <w:rPr>
          <w:b/>
          <w:sz w:val="26"/>
          <w:szCs w:val="26"/>
        </w:rPr>
      </w:pPr>
      <w:r>
        <w:rPr>
          <w:b/>
          <w:sz w:val="26"/>
          <w:szCs w:val="26"/>
        </w:rPr>
        <w:lastRenderedPageBreak/>
        <w:t>Make Eating an Event</w:t>
      </w:r>
    </w:p>
    <w:p w14:paraId="267A11B7" w14:textId="77777777" w:rsidR="00DE744D" w:rsidRDefault="00DB7F25" w:rsidP="00DE744D">
      <w:r>
        <w:rPr>
          <w:noProof/>
        </w:rPr>
        <w:drawing>
          <wp:anchor distT="0" distB="0" distL="114300" distR="114300" simplePos="0" relativeHeight="251677696" behindDoc="0" locked="0" layoutInCell="1" allowOverlap="1" wp14:anchorId="55C686B7" wp14:editId="3C2AEE40">
            <wp:simplePos x="0" y="0"/>
            <wp:positionH relativeFrom="column">
              <wp:posOffset>0</wp:posOffset>
            </wp:positionH>
            <wp:positionV relativeFrom="paragraph">
              <wp:posOffset>1096645</wp:posOffset>
            </wp:positionV>
            <wp:extent cx="5962650" cy="4313406"/>
            <wp:effectExtent l="0" t="0" r="0" b="0"/>
            <wp:wrapTopAndBottom/>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girl-4377388__340.jpg"/>
                    <pic:cNvPicPr/>
                  </pic:nvPicPr>
                  <pic:blipFill>
                    <a:blip r:embed="rId28">
                      <a:extLst>
                        <a:ext uri="{28A0092B-C50C-407E-A947-70E740481C1C}">
                          <a14:useLocalDpi xmlns:a14="http://schemas.microsoft.com/office/drawing/2010/main" val="0"/>
                        </a:ext>
                      </a:extLst>
                    </a:blip>
                    <a:stretch>
                      <a:fillRect/>
                    </a:stretch>
                  </pic:blipFill>
                  <pic:spPr>
                    <a:xfrm>
                      <a:off x="0" y="0"/>
                      <a:ext cx="5962650" cy="4313406"/>
                    </a:xfrm>
                    <a:prstGeom prst="rect">
                      <a:avLst/>
                    </a:prstGeom>
                  </pic:spPr>
                </pic:pic>
              </a:graphicData>
            </a:graphic>
          </wp:anchor>
        </w:drawing>
      </w:r>
      <w:r w:rsidR="00DE744D">
        <w:t xml:space="preserve">Even if you eat in the living room around the coffee table, you can make eating an event by always planning what you’ll eat, where you’ll eat it, and how you’ll eat it. Plus, you should know why you are eating something too. It tastes good is a fine reason. </w:t>
      </w:r>
    </w:p>
    <w:p w14:paraId="340651AE" w14:textId="77777777" w:rsidR="00954732" w:rsidRDefault="00954732" w:rsidP="00DE744D"/>
    <w:p w14:paraId="71783C87" w14:textId="77777777" w:rsidR="00DE744D" w:rsidRDefault="00DE744D" w:rsidP="00DE744D">
      <w:pPr>
        <w:rPr>
          <w:b/>
          <w:sz w:val="26"/>
          <w:szCs w:val="26"/>
        </w:rPr>
      </w:pPr>
      <w:r>
        <w:rPr>
          <w:b/>
          <w:sz w:val="26"/>
          <w:szCs w:val="26"/>
        </w:rPr>
        <w:t>Plan Your Meals</w:t>
      </w:r>
    </w:p>
    <w:p w14:paraId="2CB6E95A" w14:textId="77777777" w:rsidR="00DE744D" w:rsidRDefault="00DE744D" w:rsidP="00DE744D">
      <w:r>
        <w:t>Take the time to plan healthy and good-tasting meals that you know you can prepare easily. If you can’t take the time to do that and can afford it, hire a personal chef or sign up for one of the meal plan boxes that have either done all the prep work or that allow you to just heat it up. Don’t put roadblocks in your way.</w:t>
      </w:r>
    </w:p>
    <w:p w14:paraId="0022E12A" w14:textId="77777777" w:rsidR="00DB7F25" w:rsidRDefault="00DB7F25" w:rsidP="00DE744D">
      <w:pPr>
        <w:rPr>
          <w:b/>
          <w:sz w:val="26"/>
          <w:szCs w:val="26"/>
        </w:rPr>
      </w:pPr>
    </w:p>
    <w:p w14:paraId="5524B5F7" w14:textId="77777777" w:rsidR="00DB7F25" w:rsidRDefault="00DB7F25" w:rsidP="00DE744D">
      <w:pPr>
        <w:rPr>
          <w:b/>
          <w:sz w:val="26"/>
          <w:szCs w:val="26"/>
        </w:rPr>
      </w:pPr>
    </w:p>
    <w:p w14:paraId="7C6596ED" w14:textId="77777777" w:rsidR="00DE744D" w:rsidRDefault="00DE744D" w:rsidP="00DE744D">
      <w:pPr>
        <w:rPr>
          <w:b/>
          <w:sz w:val="26"/>
          <w:szCs w:val="26"/>
        </w:rPr>
      </w:pPr>
      <w:r>
        <w:rPr>
          <w:b/>
          <w:sz w:val="26"/>
          <w:szCs w:val="26"/>
        </w:rPr>
        <w:lastRenderedPageBreak/>
        <w:t xml:space="preserve">Set the Table </w:t>
      </w:r>
    </w:p>
    <w:p w14:paraId="605BF449" w14:textId="77777777" w:rsidR="00DE744D" w:rsidRDefault="00DB7F25" w:rsidP="00DE744D">
      <w:r>
        <w:rPr>
          <w:noProof/>
        </w:rPr>
        <w:drawing>
          <wp:anchor distT="0" distB="0" distL="114300" distR="114300" simplePos="0" relativeHeight="251678720" behindDoc="0" locked="0" layoutInCell="1" allowOverlap="1" wp14:anchorId="5602E9EF" wp14:editId="48D56A1D">
            <wp:simplePos x="0" y="0"/>
            <wp:positionH relativeFrom="column">
              <wp:posOffset>0</wp:posOffset>
            </wp:positionH>
            <wp:positionV relativeFrom="paragraph">
              <wp:posOffset>915035</wp:posOffset>
            </wp:positionV>
            <wp:extent cx="5981700" cy="3995420"/>
            <wp:effectExtent l="0" t="0" r="0" b="5080"/>
            <wp:wrapTopAndBottom/>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dining-table-710040__340.jpg"/>
                    <pic:cNvPicPr/>
                  </pic:nvPicPr>
                  <pic:blipFill>
                    <a:blip r:embed="rId29">
                      <a:extLst>
                        <a:ext uri="{28A0092B-C50C-407E-A947-70E740481C1C}">
                          <a14:useLocalDpi xmlns:a14="http://schemas.microsoft.com/office/drawing/2010/main" val="0"/>
                        </a:ext>
                      </a:extLst>
                    </a:blip>
                    <a:stretch>
                      <a:fillRect/>
                    </a:stretch>
                  </pic:blipFill>
                  <pic:spPr>
                    <a:xfrm>
                      <a:off x="0" y="0"/>
                      <a:ext cx="5981700" cy="3995420"/>
                    </a:xfrm>
                    <a:prstGeom prst="rect">
                      <a:avLst/>
                    </a:prstGeom>
                  </pic:spPr>
                </pic:pic>
              </a:graphicData>
            </a:graphic>
            <wp14:sizeRelH relativeFrom="margin">
              <wp14:pctWidth>0</wp14:pctWidth>
            </wp14:sizeRelH>
            <wp14:sizeRelV relativeFrom="margin">
              <wp14:pctHeight>0</wp14:pctHeight>
            </wp14:sizeRelV>
          </wp:anchor>
        </w:drawing>
      </w:r>
      <w:r w:rsidR="00DE744D">
        <w:t xml:space="preserve">Put some flowers on the table, your nice plates, and add some ambiance to your meals. It doesn’t take long to just add a few little touches to make the meal feel special. After all, it is special to be able to eat so well. </w:t>
      </w:r>
    </w:p>
    <w:p w14:paraId="42B78DD4" w14:textId="77777777" w:rsidR="00DB7F25" w:rsidRDefault="00DB7F25" w:rsidP="00DE744D"/>
    <w:p w14:paraId="16C8DAC8" w14:textId="77777777" w:rsidR="00DE744D" w:rsidRDefault="00DE744D" w:rsidP="00DE744D">
      <w:pPr>
        <w:rPr>
          <w:b/>
          <w:sz w:val="26"/>
          <w:szCs w:val="26"/>
        </w:rPr>
      </w:pPr>
      <w:r>
        <w:rPr>
          <w:b/>
          <w:sz w:val="26"/>
          <w:szCs w:val="26"/>
        </w:rPr>
        <w:t>Turn Off Distractions</w:t>
      </w:r>
    </w:p>
    <w:p w14:paraId="327DD930" w14:textId="77777777" w:rsidR="00DE744D" w:rsidRDefault="00DE744D" w:rsidP="00DE744D">
      <w:r>
        <w:t xml:space="preserve">When you eat a fine meal, you don’t want to be distracted by television and other outside influences. Instead, try turning on some good music low enough that conversation will not be stopped. </w:t>
      </w:r>
    </w:p>
    <w:p w14:paraId="2101D890" w14:textId="77777777" w:rsidR="00DE744D" w:rsidRDefault="00DE744D" w:rsidP="00DE744D">
      <w:pPr>
        <w:rPr>
          <w:b/>
          <w:sz w:val="26"/>
          <w:szCs w:val="26"/>
        </w:rPr>
      </w:pPr>
      <w:r>
        <w:rPr>
          <w:b/>
          <w:sz w:val="26"/>
          <w:szCs w:val="26"/>
        </w:rPr>
        <w:t>Prepare Only the Best Food</w:t>
      </w:r>
    </w:p>
    <w:p w14:paraId="5EDDC2C9" w14:textId="77777777" w:rsidR="00DE744D" w:rsidRDefault="00DE744D" w:rsidP="00DE744D">
      <w:r>
        <w:t>Don’t pick food that just stops hunger. It should taste delicious and be healthy. Most people think this is impossible but it’s not. Good food tastes good and yours should be no different.</w:t>
      </w:r>
    </w:p>
    <w:p w14:paraId="7C8674E1" w14:textId="77777777" w:rsidR="00DB7F25" w:rsidRDefault="00DB7F25" w:rsidP="00DE744D">
      <w:pPr>
        <w:rPr>
          <w:b/>
          <w:sz w:val="26"/>
          <w:szCs w:val="26"/>
        </w:rPr>
      </w:pPr>
    </w:p>
    <w:p w14:paraId="4D3ED01A" w14:textId="77777777" w:rsidR="00DE744D" w:rsidRDefault="00DE744D" w:rsidP="00DE744D">
      <w:pPr>
        <w:rPr>
          <w:b/>
          <w:sz w:val="26"/>
          <w:szCs w:val="26"/>
        </w:rPr>
      </w:pPr>
      <w:r>
        <w:rPr>
          <w:b/>
          <w:sz w:val="26"/>
          <w:szCs w:val="26"/>
        </w:rPr>
        <w:lastRenderedPageBreak/>
        <w:t xml:space="preserve">Enjoy the Food </w:t>
      </w:r>
    </w:p>
    <w:p w14:paraId="7DC252BA" w14:textId="77777777" w:rsidR="00DE744D" w:rsidRDefault="002C4C7E" w:rsidP="00DE744D">
      <w:r>
        <w:rPr>
          <w:noProof/>
        </w:rPr>
        <w:drawing>
          <wp:anchor distT="0" distB="0" distL="114300" distR="114300" simplePos="0" relativeHeight="251679744" behindDoc="0" locked="0" layoutInCell="1" allowOverlap="1" wp14:anchorId="3E54B0C7" wp14:editId="520E9EC1">
            <wp:simplePos x="0" y="0"/>
            <wp:positionH relativeFrom="column">
              <wp:posOffset>-635</wp:posOffset>
            </wp:positionH>
            <wp:positionV relativeFrom="paragraph">
              <wp:posOffset>1105535</wp:posOffset>
            </wp:positionV>
            <wp:extent cx="5991225" cy="3630930"/>
            <wp:effectExtent l="0" t="0" r="9525" b="7620"/>
            <wp:wrapTopAndBottom/>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vegetable-skewer-3317055__340.jp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5991225" cy="3630930"/>
                    </a:xfrm>
                    <a:prstGeom prst="rect">
                      <a:avLst/>
                    </a:prstGeom>
                  </pic:spPr>
                </pic:pic>
              </a:graphicData>
            </a:graphic>
            <wp14:sizeRelH relativeFrom="margin">
              <wp14:pctWidth>0</wp14:pctWidth>
            </wp14:sizeRelH>
            <wp14:sizeRelV relativeFrom="margin">
              <wp14:pctHeight>0</wp14:pctHeight>
            </wp14:sizeRelV>
          </wp:anchor>
        </w:drawing>
      </w:r>
      <w:r w:rsidR="00DE744D">
        <w:t>Don’t bother preparing food that you don’t like. You want to take the time to enjoy every single bite. Notice the way it looks, the vibrant colors. Notice the way it smells, the fragrant spices. Notice how it feels in your mouth; the texture is divine. The more you can enjoy all those aspects, the better.</w:t>
      </w:r>
    </w:p>
    <w:p w14:paraId="22ECAF3F" w14:textId="77777777" w:rsidR="00DB7F25" w:rsidRDefault="00DB7F25" w:rsidP="00DE744D"/>
    <w:p w14:paraId="6D0BB929" w14:textId="77777777" w:rsidR="00DE744D" w:rsidRDefault="00DE744D" w:rsidP="00DE744D">
      <w:pPr>
        <w:rPr>
          <w:b/>
          <w:sz w:val="26"/>
          <w:szCs w:val="26"/>
        </w:rPr>
      </w:pPr>
      <w:r>
        <w:rPr>
          <w:b/>
          <w:sz w:val="26"/>
          <w:szCs w:val="26"/>
        </w:rPr>
        <w:t>Eat and Chew Slowly</w:t>
      </w:r>
    </w:p>
    <w:p w14:paraId="75CB395A" w14:textId="77777777" w:rsidR="00DE744D" w:rsidRDefault="00DE744D" w:rsidP="00DE744D">
      <w:r>
        <w:t xml:space="preserve">When you are eating, don’t rush through your meals. Instead, enjoy each bite on its own and chew and eat slowly. It should take you at least 20 to 30 minutes to eat a normal meal. </w:t>
      </w:r>
    </w:p>
    <w:p w14:paraId="10641B6C" w14:textId="77777777" w:rsidR="00DE744D" w:rsidRDefault="00DE744D" w:rsidP="00DE744D">
      <w:r>
        <w:t xml:space="preserve">If you want to practice mindful eating, start with trying to eat only when you are truly hungry, then eating high-quality food to curb the hunger. As you move along making eating a real event, you’ll find that you truly enjoy mindful eating more than thoughtlessly shoving tasteless fast food in your mouth. </w:t>
      </w:r>
    </w:p>
    <w:p w14:paraId="6B7CBD19" w14:textId="77777777" w:rsidR="00DE744D" w:rsidRDefault="00DE744D">
      <w:pPr>
        <w:rPr>
          <w:rFonts w:eastAsia="Calibri" w:cs="Times New Roman"/>
          <w:szCs w:val="24"/>
        </w:rPr>
      </w:pPr>
      <w:r>
        <w:rPr>
          <w:rFonts w:eastAsia="Calibri" w:cs="Times New Roman"/>
          <w:szCs w:val="24"/>
        </w:rPr>
        <w:br w:type="page"/>
      </w:r>
    </w:p>
    <w:p w14:paraId="2B6F5122" w14:textId="77777777" w:rsidR="00DE744D" w:rsidRDefault="00DE744D" w:rsidP="00534FA2">
      <w:pPr>
        <w:pStyle w:val="Heading1"/>
      </w:pPr>
      <w:bookmarkStart w:id="6" w:name="_Toc23511100"/>
      <w:r>
        <w:lastRenderedPageBreak/>
        <w:t>Mindful Eating: Things to Avoid at Mealtime</w:t>
      </w:r>
      <w:bookmarkEnd w:id="6"/>
    </w:p>
    <w:p w14:paraId="6888524D" w14:textId="77777777" w:rsidR="00534FA2" w:rsidRPr="00534FA2" w:rsidRDefault="00534FA2" w:rsidP="00534FA2"/>
    <w:p w14:paraId="50CA42B7" w14:textId="77777777" w:rsidR="00C14FBD" w:rsidRDefault="00DE744D" w:rsidP="00DE744D">
      <w:r>
        <w:t xml:space="preserve">If you want to be more mindful when you eat, there are a few things you should avoid having around to ensure that you really can eat mindfully. Now keep in mind, especially if you have a family, that no mealtime will be uninterrupted. </w:t>
      </w:r>
    </w:p>
    <w:p w14:paraId="7A6E5226" w14:textId="77777777" w:rsidR="00DE744D" w:rsidRDefault="00C14FBD" w:rsidP="00DE744D">
      <w:r>
        <w:rPr>
          <w:noProof/>
        </w:rPr>
        <w:drawing>
          <wp:anchor distT="0" distB="0" distL="114300" distR="114300" simplePos="0" relativeHeight="251680768" behindDoc="0" locked="0" layoutInCell="1" allowOverlap="1" wp14:anchorId="15ED3180" wp14:editId="4790B7BE">
            <wp:simplePos x="0" y="0"/>
            <wp:positionH relativeFrom="column">
              <wp:posOffset>0</wp:posOffset>
            </wp:positionH>
            <wp:positionV relativeFrom="paragraph">
              <wp:posOffset>712470</wp:posOffset>
            </wp:positionV>
            <wp:extent cx="6010275" cy="4128135"/>
            <wp:effectExtent l="0" t="0" r="0" b="5715"/>
            <wp:wrapTopAndBottom/>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work-desk-1205159__340.jpg"/>
                    <pic:cNvPicPr/>
                  </pic:nvPicPr>
                  <pic:blipFill>
                    <a:blip r:embed="rId31">
                      <a:extLst>
                        <a:ext uri="{28A0092B-C50C-407E-A947-70E740481C1C}">
                          <a14:useLocalDpi xmlns:a14="http://schemas.microsoft.com/office/drawing/2010/main" val="0"/>
                        </a:ext>
                      </a:extLst>
                    </a:blip>
                    <a:stretch>
                      <a:fillRect/>
                    </a:stretch>
                  </pic:blipFill>
                  <pic:spPr>
                    <a:xfrm>
                      <a:off x="0" y="0"/>
                      <a:ext cx="6010275" cy="4128135"/>
                    </a:xfrm>
                    <a:prstGeom prst="rect">
                      <a:avLst/>
                    </a:prstGeom>
                  </pic:spPr>
                </pic:pic>
              </a:graphicData>
            </a:graphic>
          </wp:anchor>
        </w:drawing>
      </w:r>
      <w:r w:rsidR="00DE744D">
        <w:t xml:space="preserve">Having said that, you can try to make the experience more enjoyable by making it an important enough event in your life to avoid certain things that make eating mindfully impossible. </w:t>
      </w:r>
    </w:p>
    <w:p w14:paraId="75527CAE" w14:textId="77777777" w:rsidR="00C14FBD" w:rsidRDefault="00C14FBD" w:rsidP="00DE744D"/>
    <w:p w14:paraId="7886093B" w14:textId="77777777" w:rsidR="00DE744D" w:rsidRDefault="00DE744D" w:rsidP="00DE744D">
      <w:pPr>
        <w:rPr>
          <w:b/>
          <w:sz w:val="26"/>
          <w:szCs w:val="26"/>
        </w:rPr>
      </w:pPr>
      <w:r>
        <w:rPr>
          <w:b/>
          <w:sz w:val="26"/>
          <w:szCs w:val="26"/>
        </w:rPr>
        <w:t>Electronics</w:t>
      </w:r>
    </w:p>
    <w:p w14:paraId="491D1D89" w14:textId="77777777" w:rsidR="00DE744D" w:rsidRDefault="00DE744D" w:rsidP="00DE744D">
      <w:r>
        <w:t xml:space="preserve">Unless you have a real reason to have them on such as waiting for an emergency call, all electronics should be off during mealtimes. This is especially true when you’re enjoying meals with other people.  </w:t>
      </w:r>
    </w:p>
    <w:p w14:paraId="7D02E968" w14:textId="77777777" w:rsidR="00C14FBD" w:rsidRDefault="00C14FBD" w:rsidP="00DE744D">
      <w:pPr>
        <w:rPr>
          <w:b/>
          <w:sz w:val="26"/>
          <w:szCs w:val="26"/>
        </w:rPr>
      </w:pPr>
    </w:p>
    <w:p w14:paraId="73C13669" w14:textId="77777777" w:rsidR="00C14FBD" w:rsidRDefault="00C14FBD" w:rsidP="00DE744D">
      <w:pPr>
        <w:rPr>
          <w:b/>
          <w:sz w:val="26"/>
          <w:szCs w:val="26"/>
        </w:rPr>
      </w:pPr>
    </w:p>
    <w:p w14:paraId="56514F42" w14:textId="77777777" w:rsidR="00DE744D" w:rsidRDefault="00DE744D" w:rsidP="00DE744D">
      <w:pPr>
        <w:rPr>
          <w:b/>
          <w:sz w:val="26"/>
          <w:szCs w:val="26"/>
        </w:rPr>
      </w:pPr>
      <w:r>
        <w:rPr>
          <w:b/>
          <w:sz w:val="26"/>
          <w:szCs w:val="26"/>
        </w:rPr>
        <w:lastRenderedPageBreak/>
        <w:t>Screens</w:t>
      </w:r>
    </w:p>
    <w:p w14:paraId="085A6D39" w14:textId="77777777" w:rsidR="00DE744D" w:rsidRDefault="00DE744D" w:rsidP="00DE744D">
      <w:r>
        <w:t xml:space="preserve">During mealtime, the TV should not be on either. You don’t need to watch the news, or movies, or anything during a good meal. Instead, focus on how good the food smells, looks, and tastes and be thankful about the nutrition you’re ingesting. </w:t>
      </w:r>
    </w:p>
    <w:p w14:paraId="101CD9CF" w14:textId="77777777" w:rsidR="00DE744D" w:rsidRDefault="00DE744D" w:rsidP="00DE744D">
      <w:pPr>
        <w:rPr>
          <w:b/>
          <w:sz w:val="26"/>
          <w:szCs w:val="26"/>
        </w:rPr>
      </w:pPr>
      <w:r>
        <w:rPr>
          <w:b/>
          <w:sz w:val="26"/>
          <w:szCs w:val="26"/>
        </w:rPr>
        <w:t xml:space="preserve">Calls </w:t>
      </w:r>
    </w:p>
    <w:p w14:paraId="3DDC9338" w14:textId="77777777" w:rsidR="00DE744D" w:rsidRDefault="00C14FBD" w:rsidP="00DE744D">
      <w:r>
        <w:rPr>
          <w:noProof/>
        </w:rPr>
        <w:drawing>
          <wp:anchor distT="0" distB="0" distL="114300" distR="114300" simplePos="0" relativeHeight="251681792" behindDoc="0" locked="0" layoutInCell="1" allowOverlap="1" wp14:anchorId="15E5CF5D" wp14:editId="2C50E65F">
            <wp:simplePos x="0" y="0"/>
            <wp:positionH relativeFrom="column">
              <wp:posOffset>0</wp:posOffset>
            </wp:positionH>
            <wp:positionV relativeFrom="paragraph">
              <wp:posOffset>1108710</wp:posOffset>
            </wp:positionV>
            <wp:extent cx="5981700" cy="3995420"/>
            <wp:effectExtent l="0" t="0" r="0" b="5080"/>
            <wp:wrapTopAndBottom/>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latter-2009590__340.jpg"/>
                    <pic:cNvPicPr/>
                  </pic:nvPicPr>
                  <pic:blipFill>
                    <a:blip r:embed="rId32" cstate="print">
                      <a:extLst>
                        <a:ext uri="{28A0092B-C50C-407E-A947-70E740481C1C}">
                          <a14:useLocalDpi xmlns:a14="http://schemas.microsoft.com/office/drawing/2010/main" val="0"/>
                        </a:ext>
                      </a:extLst>
                    </a:blip>
                    <a:stretch>
                      <a:fillRect/>
                    </a:stretch>
                  </pic:blipFill>
                  <pic:spPr>
                    <a:xfrm>
                      <a:off x="0" y="0"/>
                      <a:ext cx="5981700" cy="3995420"/>
                    </a:xfrm>
                    <a:prstGeom prst="rect">
                      <a:avLst/>
                    </a:prstGeom>
                  </pic:spPr>
                </pic:pic>
              </a:graphicData>
            </a:graphic>
            <wp14:sizeRelH relativeFrom="margin">
              <wp14:pctWidth>0</wp14:pctWidth>
            </wp14:sizeRelH>
            <wp14:sizeRelV relativeFrom="margin">
              <wp14:pctHeight>0</wp14:pctHeight>
            </wp14:sizeRelV>
          </wp:anchor>
        </w:drawing>
      </w:r>
      <w:r w:rsidR="00DE744D">
        <w:t xml:space="preserve">Mealtime lasts at the most 45 minutes for most people. Like electronics in general, if you’re not waiting on an important call for a child or work, you can turn ringers off for the duration of the meal. You cannot do anything about anyone else during that time most of the time anyway. </w:t>
      </w:r>
    </w:p>
    <w:p w14:paraId="5208ADF3" w14:textId="77777777" w:rsidR="00C14FBD" w:rsidRDefault="00C14FBD" w:rsidP="00DE744D"/>
    <w:p w14:paraId="32061E9E" w14:textId="77777777" w:rsidR="00DE744D" w:rsidRDefault="00DE744D" w:rsidP="00DE744D">
      <w:pPr>
        <w:rPr>
          <w:b/>
          <w:sz w:val="26"/>
          <w:szCs w:val="26"/>
        </w:rPr>
      </w:pPr>
      <w:r>
        <w:rPr>
          <w:b/>
          <w:sz w:val="26"/>
          <w:szCs w:val="26"/>
        </w:rPr>
        <w:t>Large Portions</w:t>
      </w:r>
    </w:p>
    <w:p w14:paraId="2FD156FC" w14:textId="77777777" w:rsidR="00DE744D" w:rsidRDefault="00DE744D" w:rsidP="00DE744D">
      <w:r>
        <w:t>You can always go back for seconds, but start with small portions of your favorite foods you’re eating that meal. You may still be hungry, but you can always get more food. No need to get large portions when you can take your time and get more when needed.</w:t>
      </w:r>
    </w:p>
    <w:p w14:paraId="0D02D53F" w14:textId="77777777" w:rsidR="00DE744D" w:rsidRDefault="00DE744D" w:rsidP="00DE744D">
      <w:pPr>
        <w:rPr>
          <w:b/>
          <w:sz w:val="26"/>
          <w:szCs w:val="26"/>
        </w:rPr>
      </w:pPr>
      <w:r>
        <w:rPr>
          <w:b/>
          <w:sz w:val="26"/>
          <w:szCs w:val="26"/>
        </w:rPr>
        <w:lastRenderedPageBreak/>
        <w:t>Clean Plates</w:t>
      </w:r>
    </w:p>
    <w:p w14:paraId="40BB813E" w14:textId="77777777" w:rsidR="00DE744D" w:rsidRDefault="00DE744D" w:rsidP="00DE744D">
      <w:r>
        <w:t>No matter what your momma or granny taught you, you do not need to clean your plate. Eating that food will not feed any starving children anywhere in the world anyway, so that is not a good way to get anyone to eat food. Eat until you’re satiated and no more.</w:t>
      </w:r>
    </w:p>
    <w:p w14:paraId="7459F991" w14:textId="77777777" w:rsidR="00DE744D" w:rsidRDefault="00DE744D" w:rsidP="00DE744D">
      <w:pPr>
        <w:rPr>
          <w:b/>
          <w:sz w:val="26"/>
          <w:szCs w:val="26"/>
        </w:rPr>
      </w:pPr>
      <w:r>
        <w:rPr>
          <w:b/>
          <w:sz w:val="26"/>
          <w:szCs w:val="26"/>
        </w:rPr>
        <w:t>Stress</w:t>
      </w:r>
    </w:p>
    <w:p w14:paraId="3AC82BE8" w14:textId="77777777" w:rsidR="00B0720D" w:rsidRDefault="00B0720D" w:rsidP="00DE744D">
      <w:r>
        <w:rPr>
          <w:noProof/>
        </w:rPr>
        <w:drawing>
          <wp:anchor distT="0" distB="0" distL="114300" distR="114300" simplePos="0" relativeHeight="251682816" behindDoc="0" locked="0" layoutInCell="1" allowOverlap="1" wp14:anchorId="36A29E35" wp14:editId="179C2CFA">
            <wp:simplePos x="0" y="0"/>
            <wp:positionH relativeFrom="column">
              <wp:posOffset>-635</wp:posOffset>
            </wp:positionH>
            <wp:positionV relativeFrom="paragraph">
              <wp:posOffset>922020</wp:posOffset>
            </wp:positionV>
            <wp:extent cx="5972175" cy="3981450"/>
            <wp:effectExtent l="0" t="0" r="9525" b="0"/>
            <wp:wrapTopAndBottom/>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meditate-1851165__340.jpg"/>
                    <pic:cNvPicPr/>
                  </pic:nvPicPr>
                  <pic:blipFill>
                    <a:blip r:embed="rId33" cstate="print">
                      <a:extLst>
                        <a:ext uri="{28A0092B-C50C-407E-A947-70E740481C1C}">
                          <a14:useLocalDpi xmlns:a14="http://schemas.microsoft.com/office/drawing/2010/main" val="0"/>
                        </a:ext>
                      </a:extLst>
                    </a:blip>
                    <a:stretch>
                      <a:fillRect/>
                    </a:stretch>
                  </pic:blipFill>
                  <pic:spPr>
                    <a:xfrm>
                      <a:off x="0" y="0"/>
                      <a:ext cx="5972175" cy="3981450"/>
                    </a:xfrm>
                    <a:prstGeom prst="rect">
                      <a:avLst/>
                    </a:prstGeom>
                  </pic:spPr>
                </pic:pic>
              </a:graphicData>
            </a:graphic>
            <wp14:sizeRelH relativeFrom="margin">
              <wp14:pctWidth>0</wp14:pctWidth>
            </wp14:sizeRelH>
            <wp14:sizeRelV relativeFrom="margin">
              <wp14:pctHeight>0</wp14:pctHeight>
            </wp14:sizeRelV>
          </wp:anchor>
        </w:drawing>
      </w:r>
      <w:r w:rsidR="00DE744D">
        <w:t xml:space="preserve">If you have had a stressful day, consider taking a few minutes to meditate before you sit down to eat. Eating food when you are under emotional stress is not a good thing to do. Sometimes putting off the meal for a bit is a better choice. </w:t>
      </w:r>
    </w:p>
    <w:p w14:paraId="2C49436A" w14:textId="77777777" w:rsidR="00DE744D" w:rsidRDefault="00DE744D" w:rsidP="00DE744D">
      <w:r>
        <w:t xml:space="preserve"> </w:t>
      </w:r>
    </w:p>
    <w:p w14:paraId="11AC1513" w14:textId="77777777" w:rsidR="00DE744D" w:rsidRDefault="00DE744D" w:rsidP="00DE744D">
      <w:pPr>
        <w:rPr>
          <w:b/>
          <w:sz w:val="26"/>
          <w:szCs w:val="26"/>
        </w:rPr>
      </w:pPr>
      <w:r>
        <w:rPr>
          <w:b/>
          <w:sz w:val="26"/>
          <w:szCs w:val="26"/>
        </w:rPr>
        <w:t>Standing</w:t>
      </w:r>
    </w:p>
    <w:p w14:paraId="11B12C08" w14:textId="77777777" w:rsidR="00DE744D" w:rsidRDefault="00DE744D" w:rsidP="00DE744D">
      <w:r>
        <w:t>Don’t eat while you’re standing up because that is not going to be a good way to focus on the food you’re eating. You’ll be focused on getting it down as fast as possible if you are standing. Sit down and take your time.</w:t>
      </w:r>
    </w:p>
    <w:p w14:paraId="54F2F63D" w14:textId="77777777" w:rsidR="00B0720D" w:rsidRDefault="00B0720D" w:rsidP="00DE744D">
      <w:pPr>
        <w:rPr>
          <w:b/>
          <w:sz w:val="26"/>
          <w:szCs w:val="26"/>
        </w:rPr>
      </w:pPr>
    </w:p>
    <w:p w14:paraId="07DD5901" w14:textId="77777777" w:rsidR="00DE744D" w:rsidRDefault="00DE744D" w:rsidP="00DE744D">
      <w:pPr>
        <w:rPr>
          <w:b/>
          <w:sz w:val="26"/>
          <w:szCs w:val="26"/>
        </w:rPr>
      </w:pPr>
      <w:r>
        <w:rPr>
          <w:b/>
          <w:sz w:val="26"/>
          <w:szCs w:val="26"/>
        </w:rPr>
        <w:lastRenderedPageBreak/>
        <w:t>Eating Quickly</w:t>
      </w:r>
    </w:p>
    <w:p w14:paraId="51AC42D8" w14:textId="77777777" w:rsidR="00DE744D" w:rsidRDefault="00DE744D" w:rsidP="00DE744D">
      <w:r>
        <w:t>Each meal should take a minimum of 20 minutes to eat. If it’s a larger meal, it should take longer. Focus on chewing each bite of food fully before swallowing. Enjoy the taste, the smells, and the textures. Put your fork down between bites. Enjoy it.</w:t>
      </w:r>
    </w:p>
    <w:p w14:paraId="588D3D3F" w14:textId="77777777" w:rsidR="00DE744D" w:rsidRDefault="00DE744D" w:rsidP="00DE744D">
      <w:pPr>
        <w:rPr>
          <w:b/>
          <w:sz w:val="26"/>
          <w:szCs w:val="26"/>
        </w:rPr>
      </w:pPr>
      <w:r>
        <w:rPr>
          <w:b/>
          <w:sz w:val="26"/>
          <w:szCs w:val="26"/>
        </w:rPr>
        <w:t>Bad Food</w:t>
      </w:r>
    </w:p>
    <w:p w14:paraId="3D737F7D" w14:textId="77777777" w:rsidR="00DE744D" w:rsidRDefault="005410F3" w:rsidP="00DE744D">
      <w:r>
        <w:rPr>
          <w:noProof/>
        </w:rPr>
        <w:drawing>
          <wp:anchor distT="0" distB="0" distL="114300" distR="114300" simplePos="0" relativeHeight="251683840" behindDoc="0" locked="0" layoutInCell="1" allowOverlap="1" wp14:anchorId="5D761E81" wp14:editId="177D10BC">
            <wp:simplePos x="0" y="0"/>
            <wp:positionH relativeFrom="column">
              <wp:posOffset>0</wp:posOffset>
            </wp:positionH>
            <wp:positionV relativeFrom="paragraph">
              <wp:posOffset>937260</wp:posOffset>
            </wp:positionV>
            <wp:extent cx="5962650" cy="3975100"/>
            <wp:effectExtent l="0" t="0" r="0" b="6350"/>
            <wp:wrapTopAndBottom/>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burger-3442227__340.jpg"/>
                    <pic:cNvPicPr/>
                  </pic:nvPicPr>
                  <pic:blipFill>
                    <a:blip r:embed="rId34" cstate="print">
                      <a:extLst>
                        <a:ext uri="{28A0092B-C50C-407E-A947-70E740481C1C}">
                          <a14:useLocalDpi xmlns:a14="http://schemas.microsoft.com/office/drawing/2010/main" val="0"/>
                        </a:ext>
                      </a:extLst>
                    </a:blip>
                    <a:stretch>
                      <a:fillRect/>
                    </a:stretch>
                  </pic:blipFill>
                  <pic:spPr>
                    <a:xfrm>
                      <a:off x="0" y="0"/>
                      <a:ext cx="5962650" cy="3975100"/>
                    </a:xfrm>
                    <a:prstGeom prst="rect">
                      <a:avLst/>
                    </a:prstGeom>
                  </pic:spPr>
                </pic:pic>
              </a:graphicData>
            </a:graphic>
            <wp14:sizeRelH relativeFrom="margin">
              <wp14:pctWidth>0</wp14:pctWidth>
            </wp14:sizeRelH>
            <wp14:sizeRelV relativeFrom="margin">
              <wp14:pctHeight>0</wp14:pctHeight>
            </wp14:sizeRelV>
          </wp:anchor>
        </w:drawing>
      </w:r>
      <w:r w:rsidR="00DE744D">
        <w:t>It’s tempting to run through that drive through when you’re busy, but it’s not the best choice. It’s not even good food. You’re better off making your own hamburger or "fast food" at home to avoid all the chemicals that contribute to cravings.</w:t>
      </w:r>
    </w:p>
    <w:p w14:paraId="12EEC3F1" w14:textId="77777777" w:rsidR="005410F3" w:rsidRDefault="005410F3" w:rsidP="00DE744D"/>
    <w:p w14:paraId="6CDFACBF" w14:textId="77777777" w:rsidR="00DE744D" w:rsidRDefault="00DE744D" w:rsidP="00DE744D">
      <w:r>
        <w:t>While no one can eat every single meal avoiding everything mentioned, the point is to give it a try. Try eating a good meal when eating that good meal is your only focus. It’s amazing how good a basic roasted potato can taste when you’re not focused on what happens next on The Real Housewives of Hollywood or worse, The Nightly News.</w:t>
      </w:r>
    </w:p>
    <w:p w14:paraId="5BF2FE11" w14:textId="77777777" w:rsidR="00DE744D" w:rsidRDefault="00DE744D">
      <w:pPr>
        <w:rPr>
          <w:rFonts w:eastAsia="Calibri" w:cs="Times New Roman"/>
          <w:szCs w:val="24"/>
        </w:rPr>
      </w:pPr>
      <w:r>
        <w:rPr>
          <w:rFonts w:eastAsia="Calibri" w:cs="Times New Roman"/>
          <w:szCs w:val="24"/>
        </w:rPr>
        <w:br w:type="page"/>
      </w:r>
    </w:p>
    <w:p w14:paraId="1409B48F" w14:textId="77777777" w:rsidR="00DE744D" w:rsidRDefault="00DE744D" w:rsidP="00534FA2">
      <w:pPr>
        <w:pStyle w:val="Heading1"/>
      </w:pPr>
      <w:bookmarkStart w:id="7" w:name="_Toc23511101"/>
      <w:r>
        <w:lastRenderedPageBreak/>
        <w:t>Mindful Eating When Eating Out</w:t>
      </w:r>
      <w:bookmarkEnd w:id="7"/>
    </w:p>
    <w:p w14:paraId="53609862" w14:textId="77777777" w:rsidR="00534FA2" w:rsidRPr="00534FA2" w:rsidRDefault="00534FA2" w:rsidP="00534FA2"/>
    <w:p w14:paraId="3BC2B78D" w14:textId="77777777" w:rsidR="00DE744D" w:rsidRDefault="005410F3" w:rsidP="00DE744D">
      <w:r>
        <w:rPr>
          <w:noProof/>
        </w:rPr>
        <w:drawing>
          <wp:anchor distT="0" distB="0" distL="114300" distR="114300" simplePos="0" relativeHeight="251684864" behindDoc="0" locked="0" layoutInCell="1" allowOverlap="1" wp14:anchorId="33F7B5EB" wp14:editId="410AC5FF">
            <wp:simplePos x="0" y="0"/>
            <wp:positionH relativeFrom="column">
              <wp:posOffset>0</wp:posOffset>
            </wp:positionH>
            <wp:positionV relativeFrom="paragraph">
              <wp:posOffset>1225550</wp:posOffset>
            </wp:positionV>
            <wp:extent cx="5972175" cy="3905250"/>
            <wp:effectExtent l="0" t="0" r="9525" b="0"/>
            <wp:wrapTopAndBottom/>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breakfast-2649620__340.jpg"/>
                    <pic:cNvPicPr/>
                  </pic:nvPicPr>
                  <pic:blipFill>
                    <a:blip r:embed="rId35" cstate="print">
                      <a:extLst>
                        <a:ext uri="{28A0092B-C50C-407E-A947-70E740481C1C}">
                          <a14:useLocalDpi xmlns:a14="http://schemas.microsoft.com/office/drawing/2010/main" val="0"/>
                        </a:ext>
                      </a:extLst>
                    </a:blip>
                    <a:stretch>
                      <a:fillRect/>
                    </a:stretch>
                  </pic:blipFill>
                  <pic:spPr>
                    <a:xfrm>
                      <a:off x="0" y="0"/>
                      <a:ext cx="5972175" cy="3905250"/>
                    </a:xfrm>
                    <a:prstGeom prst="rect">
                      <a:avLst/>
                    </a:prstGeom>
                  </pic:spPr>
                </pic:pic>
              </a:graphicData>
            </a:graphic>
            <wp14:sizeRelH relativeFrom="margin">
              <wp14:pctWidth>0</wp14:pctWidth>
            </wp14:sizeRelH>
            <wp14:sizeRelV relativeFrom="margin">
              <wp14:pctHeight>0</wp14:pctHeight>
            </wp14:sizeRelV>
          </wp:anchor>
        </w:drawing>
      </w:r>
      <w:r w:rsidR="00DE744D">
        <w:t>One of the most difficult things for some people when it comes to eating mindfully is to be mindful even when they are eating out. Many people have no choice but to eat out due to work but just as many people enjoy eating out, and you should get to enjoy it too. You can eat out without ruining your health while eating mindfully.</w:t>
      </w:r>
    </w:p>
    <w:p w14:paraId="38086ECB" w14:textId="77777777" w:rsidR="005410F3" w:rsidRDefault="005410F3" w:rsidP="00DE744D"/>
    <w:p w14:paraId="368F4208" w14:textId="77777777" w:rsidR="00DE744D" w:rsidRDefault="00DE744D" w:rsidP="00DE744D">
      <w:pPr>
        <w:rPr>
          <w:b/>
          <w:sz w:val="26"/>
          <w:szCs w:val="26"/>
        </w:rPr>
      </w:pPr>
      <w:r>
        <w:rPr>
          <w:b/>
          <w:sz w:val="26"/>
          <w:szCs w:val="26"/>
        </w:rPr>
        <w:t>Research the Destination First</w:t>
      </w:r>
    </w:p>
    <w:p w14:paraId="30E4F00B" w14:textId="77777777" w:rsidR="00DE744D" w:rsidRDefault="00DE744D" w:rsidP="00DE744D">
      <w:pPr>
        <w:rPr>
          <w:szCs w:val="24"/>
        </w:rPr>
      </w:pPr>
      <w:r>
        <w:rPr>
          <w:szCs w:val="24"/>
        </w:rPr>
        <w:t xml:space="preserve">Go online and look at the menu before you go if you’ve never gone before. If you are part of the planning, make sure to pick a place that has good food cooked from scratch that can be adjusted to anyone’s needs. </w:t>
      </w:r>
    </w:p>
    <w:p w14:paraId="59D9A63E" w14:textId="77777777" w:rsidR="005410F3" w:rsidRDefault="005410F3" w:rsidP="00DE744D">
      <w:pPr>
        <w:rPr>
          <w:b/>
          <w:sz w:val="26"/>
          <w:szCs w:val="26"/>
        </w:rPr>
      </w:pPr>
    </w:p>
    <w:p w14:paraId="0DCB86F9" w14:textId="77777777" w:rsidR="005410F3" w:rsidRDefault="005410F3" w:rsidP="00DE744D">
      <w:pPr>
        <w:rPr>
          <w:b/>
          <w:sz w:val="26"/>
          <w:szCs w:val="26"/>
        </w:rPr>
      </w:pPr>
    </w:p>
    <w:p w14:paraId="5405A7E4" w14:textId="77777777" w:rsidR="005410F3" w:rsidRDefault="005410F3" w:rsidP="00DE744D">
      <w:pPr>
        <w:rPr>
          <w:b/>
          <w:sz w:val="26"/>
          <w:szCs w:val="26"/>
        </w:rPr>
      </w:pPr>
    </w:p>
    <w:p w14:paraId="7806C0D3" w14:textId="77777777" w:rsidR="005410F3" w:rsidRDefault="005410F3" w:rsidP="00DE744D">
      <w:pPr>
        <w:rPr>
          <w:b/>
          <w:sz w:val="26"/>
          <w:szCs w:val="26"/>
        </w:rPr>
      </w:pPr>
    </w:p>
    <w:p w14:paraId="3620472E" w14:textId="77777777" w:rsidR="00DE744D" w:rsidRDefault="00DE744D" w:rsidP="00DE744D">
      <w:pPr>
        <w:rPr>
          <w:b/>
          <w:sz w:val="26"/>
          <w:szCs w:val="26"/>
        </w:rPr>
      </w:pPr>
      <w:r>
        <w:rPr>
          <w:b/>
          <w:sz w:val="26"/>
          <w:szCs w:val="26"/>
        </w:rPr>
        <w:lastRenderedPageBreak/>
        <w:t>Order as Planned</w:t>
      </w:r>
    </w:p>
    <w:p w14:paraId="0F57722D" w14:textId="77777777" w:rsidR="00DE744D" w:rsidRDefault="006D2FA5" w:rsidP="00DE744D">
      <w:pPr>
        <w:rPr>
          <w:szCs w:val="24"/>
        </w:rPr>
      </w:pPr>
      <w:r>
        <w:rPr>
          <w:noProof/>
          <w:szCs w:val="24"/>
        </w:rPr>
        <w:drawing>
          <wp:anchor distT="0" distB="0" distL="114300" distR="114300" simplePos="0" relativeHeight="251685888" behindDoc="0" locked="0" layoutInCell="1" allowOverlap="1" wp14:anchorId="555AA85E" wp14:editId="11FA0B19">
            <wp:simplePos x="0" y="0"/>
            <wp:positionH relativeFrom="column">
              <wp:posOffset>-635</wp:posOffset>
            </wp:positionH>
            <wp:positionV relativeFrom="paragraph">
              <wp:posOffset>1087120</wp:posOffset>
            </wp:positionV>
            <wp:extent cx="6029325" cy="4019550"/>
            <wp:effectExtent l="0" t="0" r="9525" b="0"/>
            <wp:wrapTopAndBottom/>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restaurant-336660__340.jpg"/>
                    <pic:cNvPicPr/>
                  </pic:nvPicPr>
                  <pic:blipFill>
                    <a:blip r:embed="rId36">
                      <a:extLst>
                        <a:ext uri="{28A0092B-C50C-407E-A947-70E740481C1C}">
                          <a14:useLocalDpi xmlns:a14="http://schemas.microsoft.com/office/drawing/2010/main" val="0"/>
                        </a:ext>
                      </a:extLst>
                    </a:blip>
                    <a:stretch>
                      <a:fillRect/>
                    </a:stretch>
                  </pic:blipFill>
                  <pic:spPr>
                    <a:xfrm>
                      <a:off x="0" y="0"/>
                      <a:ext cx="6029325" cy="4019550"/>
                    </a:xfrm>
                    <a:prstGeom prst="rect">
                      <a:avLst/>
                    </a:prstGeom>
                  </pic:spPr>
                </pic:pic>
              </a:graphicData>
            </a:graphic>
            <wp14:sizeRelH relativeFrom="margin">
              <wp14:pctWidth>0</wp14:pctWidth>
            </wp14:sizeRelH>
            <wp14:sizeRelV relativeFrom="margin">
              <wp14:pctHeight>0</wp14:pctHeight>
            </wp14:sizeRelV>
          </wp:anchor>
        </w:drawing>
      </w:r>
      <w:r w:rsidR="00DE744D">
        <w:rPr>
          <w:szCs w:val="24"/>
        </w:rPr>
        <w:t xml:space="preserve">Using the information you gathered by looking at the menu online, you can choose what to order before you even go. You can also call them to find out if you can change anything to customize an order. At most from-scratch kitchens, this is possible. </w:t>
      </w:r>
    </w:p>
    <w:p w14:paraId="28C3E03F" w14:textId="77777777" w:rsidR="005410F3" w:rsidRDefault="005410F3" w:rsidP="00DE744D">
      <w:pPr>
        <w:rPr>
          <w:szCs w:val="24"/>
        </w:rPr>
      </w:pPr>
    </w:p>
    <w:p w14:paraId="7D7E97B1" w14:textId="77777777" w:rsidR="00DE744D" w:rsidRDefault="00DE744D" w:rsidP="00DE744D">
      <w:pPr>
        <w:rPr>
          <w:b/>
          <w:sz w:val="26"/>
          <w:szCs w:val="26"/>
        </w:rPr>
      </w:pPr>
      <w:r>
        <w:rPr>
          <w:b/>
          <w:sz w:val="26"/>
          <w:szCs w:val="26"/>
        </w:rPr>
        <w:t>Ask for a To-Go Box Right Away</w:t>
      </w:r>
    </w:p>
    <w:p w14:paraId="7C8E5416" w14:textId="77777777" w:rsidR="00DE744D" w:rsidRDefault="00DE744D" w:rsidP="00DE744D">
      <w:pPr>
        <w:rPr>
          <w:szCs w:val="24"/>
        </w:rPr>
      </w:pPr>
      <w:r>
        <w:rPr>
          <w:szCs w:val="24"/>
        </w:rPr>
        <w:t>Most restaurants serve very large portions. Some of the portions are enough for four people. A serving size of pasta is about the size of a tennis ball. Put the extra away so that you only leave the right amount of food on your plate. Remember, you can get more.</w:t>
      </w:r>
    </w:p>
    <w:p w14:paraId="7B3CDAAE" w14:textId="77777777" w:rsidR="006D2FA5" w:rsidRDefault="006D2FA5" w:rsidP="00DE744D">
      <w:pPr>
        <w:rPr>
          <w:b/>
          <w:sz w:val="26"/>
          <w:szCs w:val="26"/>
        </w:rPr>
      </w:pPr>
    </w:p>
    <w:p w14:paraId="689E4DCE" w14:textId="77777777" w:rsidR="006D2FA5" w:rsidRDefault="006D2FA5" w:rsidP="00DE744D">
      <w:pPr>
        <w:rPr>
          <w:b/>
          <w:sz w:val="26"/>
          <w:szCs w:val="26"/>
        </w:rPr>
      </w:pPr>
    </w:p>
    <w:p w14:paraId="1C1BB6C6" w14:textId="77777777" w:rsidR="006D2FA5" w:rsidRDefault="006D2FA5" w:rsidP="00DE744D">
      <w:pPr>
        <w:rPr>
          <w:b/>
          <w:sz w:val="26"/>
          <w:szCs w:val="26"/>
        </w:rPr>
      </w:pPr>
    </w:p>
    <w:p w14:paraId="6E3F82B9" w14:textId="77777777" w:rsidR="006D2FA5" w:rsidRDefault="006D2FA5" w:rsidP="00DE744D">
      <w:pPr>
        <w:rPr>
          <w:b/>
          <w:sz w:val="26"/>
          <w:szCs w:val="26"/>
        </w:rPr>
      </w:pPr>
    </w:p>
    <w:p w14:paraId="1586E746" w14:textId="77777777" w:rsidR="00DE744D" w:rsidRDefault="00DE744D" w:rsidP="00DE744D">
      <w:pPr>
        <w:rPr>
          <w:b/>
          <w:sz w:val="26"/>
          <w:szCs w:val="26"/>
        </w:rPr>
      </w:pPr>
      <w:r>
        <w:rPr>
          <w:b/>
          <w:sz w:val="26"/>
          <w:szCs w:val="26"/>
        </w:rPr>
        <w:lastRenderedPageBreak/>
        <w:t>Check Your Hunger Level Often</w:t>
      </w:r>
    </w:p>
    <w:p w14:paraId="736329D7" w14:textId="77777777" w:rsidR="00DE744D" w:rsidRDefault="00DE744D" w:rsidP="00DE744D">
      <w:pPr>
        <w:rPr>
          <w:szCs w:val="24"/>
        </w:rPr>
      </w:pPr>
      <w:r>
        <w:rPr>
          <w:szCs w:val="24"/>
        </w:rPr>
        <w:t>Before you get to the place, and while you’re eating, periodically check your hunger level. Don’t keep shoving food in while you’re talking just because it’s there. Consciously check your hunger and push the food away from your research when you’re done so you can focus on the others.</w:t>
      </w:r>
    </w:p>
    <w:p w14:paraId="3E490CE6" w14:textId="77777777" w:rsidR="00DE744D" w:rsidRDefault="00DE744D" w:rsidP="00DE744D">
      <w:pPr>
        <w:rPr>
          <w:b/>
          <w:sz w:val="26"/>
          <w:szCs w:val="26"/>
        </w:rPr>
      </w:pPr>
      <w:r>
        <w:rPr>
          <w:b/>
          <w:sz w:val="26"/>
          <w:szCs w:val="26"/>
        </w:rPr>
        <w:t>Enjoy Your Friends</w:t>
      </w:r>
    </w:p>
    <w:p w14:paraId="1380ADB2" w14:textId="77777777" w:rsidR="00DE744D" w:rsidRDefault="00D532A7" w:rsidP="00DE744D">
      <w:pPr>
        <w:rPr>
          <w:szCs w:val="24"/>
        </w:rPr>
      </w:pPr>
      <w:r>
        <w:rPr>
          <w:noProof/>
          <w:szCs w:val="24"/>
        </w:rPr>
        <w:drawing>
          <wp:anchor distT="0" distB="0" distL="114300" distR="114300" simplePos="0" relativeHeight="251686912" behindDoc="0" locked="0" layoutInCell="1" allowOverlap="1" wp14:anchorId="4088759B" wp14:editId="4E1485A3">
            <wp:simplePos x="0" y="0"/>
            <wp:positionH relativeFrom="column">
              <wp:posOffset>-635</wp:posOffset>
            </wp:positionH>
            <wp:positionV relativeFrom="paragraph">
              <wp:posOffset>912495</wp:posOffset>
            </wp:positionV>
            <wp:extent cx="6010275" cy="4006850"/>
            <wp:effectExtent l="0" t="0" r="9525" b="0"/>
            <wp:wrapTopAndBottom/>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eople-2567915__340.jpg"/>
                    <pic:cNvPicPr/>
                  </pic:nvPicPr>
                  <pic:blipFill>
                    <a:blip r:embed="rId37" cstate="print">
                      <a:extLst>
                        <a:ext uri="{28A0092B-C50C-407E-A947-70E740481C1C}">
                          <a14:useLocalDpi xmlns:a14="http://schemas.microsoft.com/office/drawing/2010/main" val="0"/>
                        </a:ext>
                      </a:extLst>
                    </a:blip>
                    <a:stretch>
                      <a:fillRect/>
                    </a:stretch>
                  </pic:blipFill>
                  <pic:spPr>
                    <a:xfrm>
                      <a:off x="0" y="0"/>
                      <a:ext cx="6010275" cy="4006850"/>
                    </a:xfrm>
                    <a:prstGeom prst="rect">
                      <a:avLst/>
                    </a:prstGeom>
                  </pic:spPr>
                </pic:pic>
              </a:graphicData>
            </a:graphic>
            <wp14:sizeRelH relativeFrom="margin">
              <wp14:pctWidth>0</wp14:pctWidth>
            </wp14:sizeRelH>
            <wp14:sizeRelV relativeFrom="margin">
              <wp14:pctHeight>0</wp14:pctHeight>
            </wp14:sizeRelV>
          </wp:anchor>
        </w:drawing>
      </w:r>
      <w:r w:rsidR="00DE744D">
        <w:rPr>
          <w:szCs w:val="24"/>
        </w:rPr>
        <w:t xml:space="preserve">Focus on the people who are with you once you’re done eating. The best part of going out with friends is your friends. Ask lots of questions and catch up on everything about them. That’s the real treat of eating out with friends. </w:t>
      </w:r>
    </w:p>
    <w:p w14:paraId="4A944CD8" w14:textId="77777777" w:rsidR="00D532A7" w:rsidRDefault="00D532A7" w:rsidP="00DE744D">
      <w:pPr>
        <w:rPr>
          <w:szCs w:val="24"/>
        </w:rPr>
      </w:pPr>
    </w:p>
    <w:p w14:paraId="3654E9BD" w14:textId="77777777" w:rsidR="00DE744D" w:rsidRDefault="00DE744D" w:rsidP="00DE744D">
      <w:pPr>
        <w:rPr>
          <w:b/>
          <w:sz w:val="26"/>
          <w:szCs w:val="26"/>
        </w:rPr>
      </w:pPr>
      <w:r>
        <w:rPr>
          <w:b/>
          <w:sz w:val="26"/>
          <w:szCs w:val="26"/>
        </w:rPr>
        <w:t>Notice All Aspects of the Food Presentation</w:t>
      </w:r>
    </w:p>
    <w:p w14:paraId="7297C762" w14:textId="77777777" w:rsidR="00DE744D" w:rsidRDefault="00DE744D" w:rsidP="00DE744D">
      <w:pPr>
        <w:rPr>
          <w:szCs w:val="24"/>
        </w:rPr>
      </w:pPr>
      <w:r>
        <w:rPr>
          <w:szCs w:val="24"/>
        </w:rPr>
        <w:t>Going out to eat is fun because you don’t have to fix it. Right? Well, another aspect that is fun is just all the aspects that go into making this meal for you. At some places, the chef will be happy to come to tell you where all the food was sourced and how they make it.</w:t>
      </w:r>
    </w:p>
    <w:p w14:paraId="43C8DEA2" w14:textId="77777777" w:rsidR="00DE744D" w:rsidRDefault="00DE744D" w:rsidP="00DE744D">
      <w:pPr>
        <w:rPr>
          <w:b/>
          <w:sz w:val="26"/>
          <w:szCs w:val="26"/>
        </w:rPr>
      </w:pPr>
      <w:r>
        <w:rPr>
          <w:b/>
          <w:sz w:val="26"/>
          <w:szCs w:val="26"/>
        </w:rPr>
        <w:lastRenderedPageBreak/>
        <w:t xml:space="preserve">Treat the Event as an Experience </w:t>
      </w:r>
    </w:p>
    <w:p w14:paraId="0C11B336" w14:textId="77777777" w:rsidR="00F85032" w:rsidRDefault="00DE744D" w:rsidP="00DE744D">
      <w:pPr>
        <w:rPr>
          <w:szCs w:val="24"/>
        </w:rPr>
      </w:pPr>
      <w:r>
        <w:rPr>
          <w:szCs w:val="24"/>
        </w:rPr>
        <w:t xml:space="preserve">This is not just a dinner. This is not just a night with friends. This is an experience in and of itself. Going to a nice place to eat, having someone else make great food for you, and then getting to taste it and experience it is a fun thing to do. </w:t>
      </w:r>
    </w:p>
    <w:p w14:paraId="1E14E79A" w14:textId="77777777" w:rsidR="00DE744D" w:rsidRDefault="00F85032" w:rsidP="00DE744D">
      <w:pPr>
        <w:rPr>
          <w:szCs w:val="24"/>
        </w:rPr>
      </w:pPr>
      <w:r>
        <w:rPr>
          <w:noProof/>
          <w:szCs w:val="24"/>
        </w:rPr>
        <w:drawing>
          <wp:anchor distT="0" distB="0" distL="114300" distR="114300" simplePos="0" relativeHeight="251687936" behindDoc="0" locked="0" layoutInCell="1" allowOverlap="1" wp14:anchorId="04579F40" wp14:editId="30851658">
            <wp:simplePos x="0" y="0"/>
            <wp:positionH relativeFrom="column">
              <wp:posOffset>0</wp:posOffset>
            </wp:positionH>
            <wp:positionV relativeFrom="paragraph">
              <wp:posOffset>507365</wp:posOffset>
            </wp:positionV>
            <wp:extent cx="5943600" cy="4201160"/>
            <wp:effectExtent l="0" t="0" r="0" b="8890"/>
            <wp:wrapTopAndBottom/>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champagne-2264811__340.jpg"/>
                    <pic:cNvPicPr/>
                  </pic:nvPicPr>
                  <pic:blipFill>
                    <a:blip r:embed="rId38" cstate="print">
                      <a:extLst>
                        <a:ext uri="{28A0092B-C50C-407E-A947-70E740481C1C}">
                          <a14:useLocalDpi xmlns:a14="http://schemas.microsoft.com/office/drawing/2010/main" val="0"/>
                        </a:ext>
                      </a:extLst>
                    </a:blip>
                    <a:stretch>
                      <a:fillRect/>
                    </a:stretch>
                  </pic:blipFill>
                  <pic:spPr>
                    <a:xfrm>
                      <a:off x="0" y="0"/>
                      <a:ext cx="5943600" cy="4201160"/>
                    </a:xfrm>
                    <a:prstGeom prst="rect">
                      <a:avLst/>
                    </a:prstGeom>
                  </pic:spPr>
                </pic:pic>
              </a:graphicData>
            </a:graphic>
            <wp14:sizeRelH relativeFrom="margin">
              <wp14:pctWidth>0</wp14:pctWidth>
            </wp14:sizeRelH>
            <wp14:sizeRelV relativeFrom="margin">
              <wp14:pctHeight>0</wp14:pctHeight>
            </wp14:sizeRelV>
          </wp:anchor>
        </w:drawing>
      </w:r>
      <w:r w:rsidR="00DE744D">
        <w:rPr>
          <w:szCs w:val="24"/>
        </w:rPr>
        <w:t>Plus, if it’s an experience you’ll choose the destination more wisely.</w:t>
      </w:r>
    </w:p>
    <w:p w14:paraId="2305AF47" w14:textId="77777777" w:rsidR="00F85032" w:rsidRDefault="00F85032" w:rsidP="00DE744D">
      <w:pPr>
        <w:rPr>
          <w:szCs w:val="24"/>
        </w:rPr>
      </w:pPr>
    </w:p>
    <w:p w14:paraId="2C21F057" w14:textId="77777777" w:rsidR="00DE744D" w:rsidRDefault="00DE744D" w:rsidP="00DE744D">
      <w:pPr>
        <w:rPr>
          <w:b/>
          <w:sz w:val="26"/>
          <w:szCs w:val="26"/>
        </w:rPr>
      </w:pPr>
      <w:r>
        <w:rPr>
          <w:b/>
          <w:sz w:val="26"/>
          <w:szCs w:val="26"/>
        </w:rPr>
        <w:t>Enjoy Dessert If You Want To</w:t>
      </w:r>
    </w:p>
    <w:p w14:paraId="2D0E0044" w14:textId="77777777" w:rsidR="00DE744D" w:rsidRDefault="00DE744D" w:rsidP="00DE744D">
      <w:pPr>
        <w:rPr>
          <w:szCs w:val="24"/>
        </w:rPr>
      </w:pPr>
      <w:r>
        <w:rPr>
          <w:szCs w:val="24"/>
        </w:rPr>
        <w:t xml:space="preserve">Don’t think for one minute that eating mindfully means you cannot have dessert. You can. But you might only have a couple bites because you realize you’re only mouth hungry and not really hungry at all. </w:t>
      </w:r>
    </w:p>
    <w:p w14:paraId="0D2CEF32" w14:textId="77777777" w:rsidR="00F85032" w:rsidRDefault="00F85032" w:rsidP="00DE744D">
      <w:pPr>
        <w:rPr>
          <w:szCs w:val="24"/>
        </w:rPr>
      </w:pPr>
    </w:p>
    <w:p w14:paraId="0FE11760" w14:textId="77777777" w:rsidR="00F85032" w:rsidRDefault="00F85032" w:rsidP="00DE744D">
      <w:pPr>
        <w:rPr>
          <w:szCs w:val="24"/>
        </w:rPr>
      </w:pPr>
    </w:p>
    <w:p w14:paraId="494A78EB" w14:textId="77777777" w:rsidR="00F85032" w:rsidRDefault="00F85032" w:rsidP="00DE744D">
      <w:pPr>
        <w:rPr>
          <w:szCs w:val="24"/>
        </w:rPr>
      </w:pPr>
      <w:r>
        <w:rPr>
          <w:noProof/>
          <w:szCs w:val="24"/>
        </w:rPr>
        <w:lastRenderedPageBreak/>
        <w:drawing>
          <wp:anchor distT="0" distB="0" distL="114300" distR="114300" simplePos="0" relativeHeight="251688960" behindDoc="0" locked="0" layoutInCell="1" allowOverlap="1" wp14:anchorId="7CB6FB5E" wp14:editId="12D63758">
            <wp:simplePos x="0" y="0"/>
            <wp:positionH relativeFrom="column">
              <wp:posOffset>-635</wp:posOffset>
            </wp:positionH>
            <wp:positionV relativeFrom="paragraph">
              <wp:posOffset>895350</wp:posOffset>
            </wp:positionV>
            <wp:extent cx="5953125" cy="3968750"/>
            <wp:effectExtent l="0" t="0" r="9525" b="0"/>
            <wp:wrapTopAndBottom/>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salads-743719__340.jpg"/>
                    <pic:cNvPicPr/>
                  </pic:nvPicPr>
                  <pic:blipFill>
                    <a:blip r:embed="rId39">
                      <a:extLst>
                        <a:ext uri="{28A0092B-C50C-407E-A947-70E740481C1C}">
                          <a14:useLocalDpi xmlns:a14="http://schemas.microsoft.com/office/drawing/2010/main" val="0"/>
                        </a:ext>
                      </a:extLst>
                    </a:blip>
                    <a:stretch>
                      <a:fillRect/>
                    </a:stretch>
                  </pic:blipFill>
                  <pic:spPr>
                    <a:xfrm>
                      <a:off x="0" y="0"/>
                      <a:ext cx="5953125" cy="3968750"/>
                    </a:xfrm>
                    <a:prstGeom prst="rect">
                      <a:avLst/>
                    </a:prstGeom>
                  </pic:spPr>
                </pic:pic>
              </a:graphicData>
            </a:graphic>
            <wp14:sizeRelH relativeFrom="margin">
              <wp14:pctWidth>0</wp14:pctWidth>
            </wp14:sizeRelH>
            <wp14:sizeRelV relativeFrom="margin">
              <wp14:pctHeight>0</wp14:pctHeight>
            </wp14:sizeRelV>
          </wp:anchor>
        </w:drawing>
      </w:r>
      <w:r w:rsidR="00DE744D">
        <w:rPr>
          <w:szCs w:val="24"/>
        </w:rPr>
        <w:t xml:space="preserve">When you eat out, treat the experience as an event in your life that deserves your full presence. From the moment you walk into the restaurant, you’ll want to take in the sights, sounds, smells, and ambiance of the place. </w:t>
      </w:r>
    </w:p>
    <w:p w14:paraId="490DAE4E" w14:textId="77777777" w:rsidR="00F85032" w:rsidRDefault="00F85032" w:rsidP="00DE744D">
      <w:pPr>
        <w:rPr>
          <w:szCs w:val="24"/>
        </w:rPr>
      </w:pPr>
    </w:p>
    <w:p w14:paraId="2CE4C57F" w14:textId="77777777" w:rsidR="00DE744D" w:rsidRDefault="00DE744D" w:rsidP="00DE744D">
      <w:pPr>
        <w:rPr>
          <w:szCs w:val="24"/>
        </w:rPr>
      </w:pPr>
      <w:r>
        <w:rPr>
          <w:szCs w:val="24"/>
        </w:rPr>
        <w:t>When you receive your food, you want to appreciate each bit of food for the work that went into creating it and the flavor that explodes in your mouth. Enjoy it all. That’s what mindfulness is about.</w:t>
      </w:r>
    </w:p>
    <w:p w14:paraId="5F7966D6" w14:textId="77777777" w:rsidR="00DE744D" w:rsidRDefault="00DE744D">
      <w:pPr>
        <w:rPr>
          <w:rFonts w:eastAsia="Calibri" w:cs="Times New Roman"/>
          <w:szCs w:val="24"/>
        </w:rPr>
      </w:pPr>
      <w:r>
        <w:rPr>
          <w:rFonts w:eastAsia="Calibri" w:cs="Times New Roman"/>
          <w:szCs w:val="24"/>
        </w:rPr>
        <w:br w:type="page"/>
      </w:r>
    </w:p>
    <w:p w14:paraId="4F6B0771" w14:textId="77777777" w:rsidR="00DE744D" w:rsidRDefault="00DE744D" w:rsidP="00534FA2">
      <w:pPr>
        <w:pStyle w:val="Heading1"/>
      </w:pPr>
      <w:bookmarkStart w:id="8" w:name="_Toc23511102"/>
      <w:r>
        <w:lastRenderedPageBreak/>
        <w:t>Mindful Eating When You Are Busy</w:t>
      </w:r>
      <w:bookmarkEnd w:id="8"/>
    </w:p>
    <w:p w14:paraId="580962E0" w14:textId="77777777" w:rsidR="00534FA2" w:rsidRPr="00534FA2" w:rsidRDefault="00534FA2" w:rsidP="00534FA2"/>
    <w:p w14:paraId="7B2309A2" w14:textId="77777777" w:rsidR="00DE744D" w:rsidRDefault="003930F8" w:rsidP="00DE744D">
      <w:pPr>
        <w:rPr>
          <w:szCs w:val="24"/>
        </w:rPr>
      </w:pPr>
      <w:r>
        <w:rPr>
          <w:noProof/>
          <w:szCs w:val="24"/>
        </w:rPr>
        <w:drawing>
          <wp:anchor distT="0" distB="0" distL="114300" distR="114300" simplePos="0" relativeHeight="251689984" behindDoc="0" locked="0" layoutInCell="1" allowOverlap="1" wp14:anchorId="3F15D78D" wp14:editId="43FB18FC">
            <wp:simplePos x="0" y="0"/>
            <wp:positionH relativeFrom="column">
              <wp:posOffset>0</wp:posOffset>
            </wp:positionH>
            <wp:positionV relativeFrom="paragraph">
              <wp:posOffset>1216025</wp:posOffset>
            </wp:positionV>
            <wp:extent cx="5953125" cy="4718050"/>
            <wp:effectExtent l="0" t="0" r="0" b="6350"/>
            <wp:wrapTopAndBottom/>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candid-3225895__340.png"/>
                    <pic:cNvPicPr/>
                  </pic:nvPicPr>
                  <pic:blipFill>
                    <a:blip r:embed="rId40">
                      <a:extLst>
                        <a:ext uri="{28A0092B-C50C-407E-A947-70E740481C1C}">
                          <a14:useLocalDpi xmlns:a14="http://schemas.microsoft.com/office/drawing/2010/main" val="0"/>
                        </a:ext>
                      </a:extLst>
                    </a:blip>
                    <a:stretch>
                      <a:fillRect/>
                    </a:stretch>
                  </pic:blipFill>
                  <pic:spPr>
                    <a:xfrm>
                      <a:off x="0" y="0"/>
                      <a:ext cx="5953125" cy="4718050"/>
                    </a:xfrm>
                    <a:prstGeom prst="rect">
                      <a:avLst/>
                    </a:prstGeom>
                  </pic:spPr>
                </pic:pic>
              </a:graphicData>
            </a:graphic>
            <wp14:sizeRelH relativeFrom="margin">
              <wp14:pctWidth>0</wp14:pctWidth>
            </wp14:sizeRelH>
            <wp14:sizeRelV relativeFrom="margin">
              <wp14:pctHeight>0</wp14:pctHeight>
            </wp14:sizeRelV>
          </wp:anchor>
        </w:drawing>
      </w:r>
      <w:r w:rsidR="00DE744D">
        <w:rPr>
          <w:szCs w:val="24"/>
        </w:rPr>
        <w:t>If you’re a super-busy person or you are going through a busier time than normal, you may wonder how in the world you can find the time to eat mindfully. However, you can. The thing is, we make time for the things that are important to us. If eating mindfully is important to you, you’ll set your life up so that you can do it.</w:t>
      </w:r>
    </w:p>
    <w:p w14:paraId="0A357907" w14:textId="77777777" w:rsidR="003930F8" w:rsidRDefault="003930F8" w:rsidP="00DE744D">
      <w:pPr>
        <w:rPr>
          <w:szCs w:val="24"/>
        </w:rPr>
      </w:pPr>
    </w:p>
    <w:p w14:paraId="4070A7AF" w14:textId="77777777" w:rsidR="00DE744D" w:rsidRDefault="00DE744D" w:rsidP="00DE744D">
      <w:pPr>
        <w:rPr>
          <w:b/>
          <w:sz w:val="26"/>
          <w:szCs w:val="26"/>
        </w:rPr>
      </w:pPr>
      <w:r>
        <w:rPr>
          <w:b/>
          <w:sz w:val="26"/>
          <w:szCs w:val="26"/>
        </w:rPr>
        <w:t xml:space="preserve">Start and End the Day with Meditation </w:t>
      </w:r>
    </w:p>
    <w:p w14:paraId="3CDDA982" w14:textId="77777777" w:rsidR="00DE744D" w:rsidRDefault="00DE744D" w:rsidP="00DE744D">
      <w:pPr>
        <w:rPr>
          <w:szCs w:val="24"/>
        </w:rPr>
      </w:pPr>
      <w:r>
        <w:rPr>
          <w:szCs w:val="24"/>
        </w:rPr>
        <w:t>One thing about mindfulness that is needed is a sign or a practice to help you get ready for the day and to help you wind down so that you can sleep well at night. Luckily, meditation can serve both purposes. It's all about how you think about it. What’s more, you only need to set aside five to ten minutes each time.</w:t>
      </w:r>
    </w:p>
    <w:p w14:paraId="1EBCBE44" w14:textId="77777777" w:rsidR="00DE744D" w:rsidRDefault="00DE744D" w:rsidP="00DE744D">
      <w:pPr>
        <w:rPr>
          <w:b/>
          <w:sz w:val="26"/>
          <w:szCs w:val="26"/>
        </w:rPr>
      </w:pPr>
      <w:r>
        <w:rPr>
          <w:b/>
          <w:sz w:val="26"/>
          <w:szCs w:val="26"/>
        </w:rPr>
        <w:lastRenderedPageBreak/>
        <w:t>Make Nutrition Important</w:t>
      </w:r>
    </w:p>
    <w:p w14:paraId="49DBE89B" w14:textId="77777777" w:rsidR="00DE744D" w:rsidRDefault="002B79B1" w:rsidP="00DE744D">
      <w:pPr>
        <w:rPr>
          <w:szCs w:val="24"/>
        </w:rPr>
      </w:pPr>
      <w:r>
        <w:rPr>
          <w:noProof/>
          <w:szCs w:val="24"/>
        </w:rPr>
        <w:drawing>
          <wp:anchor distT="0" distB="0" distL="114300" distR="114300" simplePos="0" relativeHeight="251691008" behindDoc="0" locked="0" layoutInCell="1" allowOverlap="1" wp14:anchorId="12FA5072" wp14:editId="27ECD12D">
            <wp:simplePos x="0" y="0"/>
            <wp:positionH relativeFrom="column">
              <wp:posOffset>0</wp:posOffset>
            </wp:positionH>
            <wp:positionV relativeFrom="paragraph">
              <wp:posOffset>1096645</wp:posOffset>
            </wp:positionV>
            <wp:extent cx="5934075" cy="3777615"/>
            <wp:effectExtent l="0" t="0" r="9525" b="0"/>
            <wp:wrapTopAndBottom/>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eat-2834549__340.jpg"/>
                    <pic:cNvPicPr/>
                  </pic:nvPicPr>
                  <pic:blipFill>
                    <a:blip r:embed="rId41" cstate="print">
                      <a:extLst>
                        <a:ext uri="{28A0092B-C50C-407E-A947-70E740481C1C}">
                          <a14:useLocalDpi xmlns:a14="http://schemas.microsoft.com/office/drawing/2010/main" val="0"/>
                        </a:ext>
                      </a:extLst>
                    </a:blip>
                    <a:stretch>
                      <a:fillRect/>
                    </a:stretch>
                  </pic:blipFill>
                  <pic:spPr>
                    <a:xfrm>
                      <a:off x="0" y="0"/>
                      <a:ext cx="5934075" cy="3777615"/>
                    </a:xfrm>
                    <a:prstGeom prst="rect">
                      <a:avLst/>
                    </a:prstGeom>
                  </pic:spPr>
                </pic:pic>
              </a:graphicData>
            </a:graphic>
            <wp14:sizeRelH relativeFrom="margin">
              <wp14:pctWidth>0</wp14:pctWidth>
            </wp14:sizeRelH>
            <wp14:sizeRelV relativeFrom="margin">
              <wp14:pctHeight>0</wp14:pctHeight>
            </wp14:sizeRelV>
          </wp:anchor>
        </w:drawing>
      </w:r>
      <w:r w:rsidR="00DE744D">
        <w:rPr>
          <w:szCs w:val="24"/>
        </w:rPr>
        <w:t xml:space="preserve">We tend to pay attention to what is important to us. Sadly, because health issues take a while to show up, we tend to put nutrition on the back burner. This is a big mistake. Make nutrient just as important as brushing your teeth before bed, so that you actually make time for it. </w:t>
      </w:r>
    </w:p>
    <w:p w14:paraId="14775B1A" w14:textId="77777777" w:rsidR="003930F8" w:rsidRDefault="003930F8" w:rsidP="00DE744D">
      <w:pPr>
        <w:rPr>
          <w:szCs w:val="24"/>
        </w:rPr>
      </w:pPr>
    </w:p>
    <w:p w14:paraId="41EEB14A" w14:textId="77777777" w:rsidR="00DE744D" w:rsidRDefault="00DE744D" w:rsidP="00DE744D">
      <w:pPr>
        <w:rPr>
          <w:b/>
          <w:sz w:val="26"/>
          <w:szCs w:val="26"/>
        </w:rPr>
      </w:pPr>
      <w:r>
        <w:rPr>
          <w:b/>
          <w:sz w:val="26"/>
          <w:szCs w:val="26"/>
        </w:rPr>
        <w:t>Savor Your Food</w:t>
      </w:r>
    </w:p>
    <w:p w14:paraId="7D142A3D" w14:textId="77777777" w:rsidR="00DE744D" w:rsidRDefault="00DE744D" w:rsidP="00DE744D">
      <w:pPr>
        <w:rPr>
          <w:szCs w:val="24"/>
        </w:rPr>
      </w:pPr>
      <w:r>
        <w:rPr>
          <w:szCs w:val="24"/>
        </w:rPr>
        <w:t>Schedule in enough time to eat meals where you can savor your food. Every meal should take at least 20 minutes to eat. Setting aside enough time to eat the food in a way that makes it pleasurable and enjoyable is important for mindfulness even when you're busy.</w:t>
      </w:r>
    </w:p>
    <w:p w14:paraId="09A55582" w14:textId="77777777" w:rsidR="00DE744D" w:rsidRDefault="00DE744D" w:rsidP="00DE744D">
      <w:pPr>
        <w:rPr>
          <w:b/>
          <w:sz w:val="26"/>
          <w:szCs w:val="26"/>
        </w:rPr>
      </w:pPr>
      <w:r>
        <w:rPr>
          <w:b/>
          <w:sz w:val="26"/>
          <w:szCs w:val="26"/>
        </w:rPr>
        <w:t>Plan for Busy Times</w:t>
      </w:r>
    </w:p>
    <w:p w14:paraId="26CE0CB5" w14:textId="77777777" w:rsidR="00DE744D" w:rsidRDefault="00DE744D" w:rsidP="00DE744D">
      <w:pPr>
        <w:rPr>
          <w:szCs w:val="24"/>
        </w:rPr>
      </w:pPr>
      <w:r>
        <w:rPr>
          <w:szCs w:val="24"/>
        </w:rPr>
        <w:t>You’re probably not busy 24/7, 365 days a year. Because of this, you can make plans for the times when you know you’ll be super-busy. For example, if you know that during soccer season you’ll be too busy, you can feed your freezer with healthy food in advance.</w:t>
      </w:r>
    </w:p>
    <w:p w14:paraId="49CA433C" w14:textId="77777777" w:rsidR="00DE744D" w:rsidRDefault="00DE744D" w:rsidP="00DE744D">
      <w:pPr>
        <w:rPr>
          <w:b/>
          <w:sz w:val="26"/>
          <w:szCs w:val="26"/>
        </w:rPr>
      </w:pPr>
      <w:r>
        <w:rPr>
          <w:b/>
          <w:sz w:val="26"/>
          <w:szCs w:val="26"/>
        </w:rPr>
        <w:lastRenderedPageBreak/>
        <w:t>Eat with Gratitude</w:t>
      </w:r>
    </w:p>
    <w:p w14:paraId="6F823993" w14:textId="77777777" w:rsidR="00DE744D" w:rsidRDefault="00265412" w:rsidP="00DE744D">
      <w:pPr>
        <w:rPr>
          <w:szCs w:val="24"/>
        </w:rPr>
      </w:pPr>
      <w:r>
        <w:rPr>
          <w:noProof/>
          <w:szCs w:val="24"/>
        </w:rPr>
        <w:drawing>
          <wp:anchor distT="0" distB="0" distL="114300" distR="114300" simplePos="0" relativeHeight="251692032" behindDoc="0" locked="0" layoutInCell="1" allowOverlap="1" wp14:anchorId="432161D2" wp14:editId="72B29126">
            <wp:simplePos x="0" y="0"/>
            <wp:positionH relativeFrom="column">
              <wp:posOffset>-635</wp:posOffset>
            </wp:positionH>
            <wp:positionV relativeFrom="paragraph">
              <wp:posOffset>925195</wp:posOffset>
            </wp:positionV>
            <wp:extent cx="5991225" cy="3372485"/>
            <wp:effectExtent l="0" t="0" r="9525" b="0"/>
            <wp:wrapTopAndBottom/>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salad-569156__340.jpg"/>
                    <pic:cNvPicPr/>
                  </pic:nvPicPr>
                  <pic:blipFill>
                    <a:blip r:embed="rId42">
                      <a:extLst>
                        <a:ext uri="{28A0092B-C50C-407E-A947-70E740481C1C}">
                          <a14:useLocalDpi xmlns:a14="http://schemas.microsoft.com/office/drawing/2010/main" val="0"/>
                        </a:ext>
                      </a:extLst>
                    </a:blip>
                    <a:stretch>
                      <a:fillRect/>
                    </a:stretch>
                  </pic:blipFill>
                  <pic:spPr>
                    <a:xfrm>
                      <a:off x="0" y="0"/>
                      <a:ext cx="5991225" cy="3372485"/>
                    </a:xfrm>
                    <a:prstGeom prst="rect">
                      <a:avLst/>
                    </a:prstGeom>
                  </pic:spPr>
                </pic:pic>
              </a:graphicData>
            </a:graphic>
            <wp14:sizeRelH relativeFrom="margin">
              <wp14:pctWidth>0</wp14:pctWidth>
            </wp14:sizeRelH>
            <wp14:sizeRelV relativeFrom="margin">
              <wp14:pctHeight>0</wp14:pctHeight>
            </wp14:sizeRelV>
          </wp:anchor>
        </w:drawing>
      </w:r>
      <w:r w:rsidR="00DE744D">
        <w:rPr>
          <w:szCs w:val="24"/>
        </w:rPr>
        <w:t>When you do eat, regardless of who prepared it, do it with thankfulness for the nutrition and the experience. When you are truly thankful for each bite of food that you put in your mouth, it’s hard not to be mindful.</w:t>
      </w:r>
    </w:p>
    <w:p w14:paraId="71E7A201" w14:textId="77777777" w:rsidR="00265412" w:rsidRDefault="00265412" w:rsidP="00DE744D">
      <w:pPr>
        <w:rPr>
          <w:szCs w:val="24"/>
        </w:rPr>
      </w:pPr>
    </w:p>
    <w:p w14:paraId="5E3EE5E4" w14:textId="77777777" w:rsidR="00DE744D" w:rsidRDefault="00DE744D" w:rsidP="00DE744D">
      <w:pPr>
        <w:rPr>
          <w:b/>
          <w:sz w:val="26"/>
          <w:szCs w:val="26"/>
        </w:rPr>
      </w:pPr>
      <w:r>
        <w:rPr>
          <w:b/>
          <w:sz w:val="26"/>
          <w:szCs w:val="26"/>
        </w:rPr>
        <w:t>Tidy Up, Organize and Automate</w:t>
      </w:r>
    </w:p>
    <w:p w14:paraId="2E063A77" w14:textId="77777777" w:rsidR="00DE744D" w:rsidRDefault="00DE744D" w:rsidP="00DE744D">
      <w:pPr>
        <w:rPr>
          <w:b/>
          <w:sz w:val="26"/>
          <w:szCs w:val="26"/>
        </w:rPr>
      </w:pPr>
      <w:r>
        <w:rPr>
          <w:szCs w:val="24"/>
        </w:rPr>
        <w:t>You can also become less busy. Clean up so that you aren’t wasting time looking for stuff. Organize so that everything has a place. Find ways to automate things that you can. Of course, you cannot change the fact that soccer is a busy time, but perhaps you can hire someone to clean weekly, drop off your laundry, and automate your bill paying so that you have more time in other areas of your life.</w:t>
      </w:r>
    </w:p>
    <w:p w14:paraId="3FFDAA84" w14:textId="77777777" w:rsidR="00DE744D" w:rsidRDefault="00DE744D" w:rsidP="00DE744D">
      <w:pPr>
        <w:rPr>
          <w:b/>
          <w:sz w:val="26"/>
          <w:szCs w:val="26"/>
        </w:rPr>
      </w:pPr>
      <w:r>
        <w:rPr>
          <w:b/>
          <w:sz w:val="26"/>
          <w:szCs w:val="26"/>
        </w:rPr>
        <w:t>Focus on the Present</w:t>
      </w:r>
    </w:p>
    <w:p w14:paraId="01836824" w14:textId="77777777" w:rsidR="00DE744D" w:rsidRDefault="00DE744D" w:rsidP="00DE744D">
      <w:pPr>
        <w:rPr>
          <w:szCs w:val="24"/>
        </w:rPr>
      </w:pPr>
      <w:r>
        <w:rPr>
          <w:szCs w:val="24"/>
        </w:rPr>
        <w:t>Sometimes, being busy is a symptom of avoiding life. It depends what you’re busy with, of course. But most people can find ways to do better focusing on now instead of later. If your idea of busy is stressing with circular thoughts about an issue at work when you’re home – let it go. Learn to compartmentalize your time.</w:t>
      </w:r>
    </w:p>
    <w:p w14:paraId="293EECEB" w14:textId="77777777" w:rsidR="00DE744D" w:rsidRDefault="00DE744D" w:rsidP="00DE744D">
      <w:pPr>
        <w:rPr>
          <w:b/>
          <w:sz w:val="26"/>
          <w:szCs w:val="26"/>
        </w:rPr>
      </w:pPr>
      <w:r>
        <w:rPr>
          <w:b/>
          <w:sz w:val="26"/>
          <w:szCs w:val="26"/>
        </w:rPr>
        <w:lastRenderedPageBreak/>
        <w:t>Breathe</w:t>
      </w:r>
    </w:p>
    <w:p w14:paraId="6E13C3EB" w14:textId="77777777" w:rsidR="00DE744D" w:rsidRDefault="00265412" w:rsidP="00DE744D">
      <w:pPr>
        <w:rPr>
          <w:szCs w:val="24"/>
        </w:rPr>
      </w:pPr>
      <w:r>
        <w:rPr>
          <w:noProof/>
          <w:szCs w:val="24"/>
        </w:rPr>
        <w:drawing>
          <wp:anchor distT="0" distB="0" distL="114300" distR="114300" simplePos="0" relativeHeight="251693056" behindDoc="0" locked="0" layoutInCell="1" allowOverlap="1" wp14:anchorId="4777532B" wp14:editId="47BE75E8">
            <wp:simplePos x="0" y="0"/>
            <wp:positionH relativeFrom="column">
              <wp:posOffset>0</wp:posOffset>
            </wp:positionH>
            <wp:positionV relativeFrom="paragraph">
              <wp:posOffset>915670</wp:posOffset>
            </wp:positionV>
            <wp:extent cx="5962650" cy="3975100"/>
            <wp:effectExtent l="0" t="0" r="0" b="6350"/>
            <wp:wrapTopAndBottom/>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happiness-1866081__340.jpg"/>
                    <pic:cNvPicPr/>
                  </pic:nvPicPr>
                  <pic:blipFill>
                    <a:blip r:embed="rId43" cstate="print">
                      <a:extLst>
                        <a:ext uri="{28A0092B-C50C-407E-A947-70E740481C1C}">
                          <a14:useLocalDpi xmlns:a14="http://schemas.microsoft.com/office/drawing/2010/main" val="0"/>
                        </a:ext>
                      </a:extLst>
                    </a:blip>
                    <a:stretch>
                      <a:fillRect/>
                    </a:stretch>
                  </pic:blipFill>
                  <pic:spPr>
                    <a:xfrm>
                      <a:off x="0" y="0"/>
                      <a:ext cx="5962650" cy="3975100"/>
                    </a:xfrm>
                    <a:prstGeom prst="rect">
                      <a:avLst/>
                    </a:prstGeom>
                  </pic:spPr>
                </pic:pic>
              </a:graphicData>
            </a:graphic>
            <wp14:sizeRelH relativeFrom="margin">
              <wp14:pctWidth>0</wp14:pctWidth>
            </wp14:sizeRelH>
            <wp14:sizeRelV relativeFrom="margin">
              <wp14:pctHeight>0</wp14:pctHeight>
            </wp14:sizeRelV>
          </wp:anchor>
        </w:drawing>
      </w:r>
      <w:r w:rsidR="00DE744D">
        <w:rPr>
          <w:szCs w:val="24"/>
        </w:rPr>
        <w:t>Finally, it’s imperative to breathe properly. Busy people tend to find themselves holding their breath a lot due to stress. Helping your body oxygenate itself properly is going to give you more energy to get through the day.</w:t>
      </w:r>
    </w:p>
    <w:p w14:paraId="074FFDD5" w14:textId="77777777" w:rsidR="00265412" w:rsidRDefault="00265412" w:rsidP="00DE744D">
      <w:pPr>
        <w:rPr>
          <w:szCs w:val="24"/>
        </w:rPr>
      </w:pPr>
    </w:p>
    <w:p w14:paraId="22C97C05" w14:textId="77777777" w:rsidR="00DE744D" w:rsidRDefault="00DE744D" w:rsidP="00DE744D">
      <w:pPr>
        <w:rPr>
          <w:szCs w:val="24"/>
        </w:rPr>
      </w:pPr>
      <w:r>
        <w:rPr>
          <w:szCs w:val="24"/>
        </w:rPr>
        <w:t>At the end of the day, you are responsible for all your choices. You can choose to find ways to manage your time better so that you can eat mindfully. Don’t just give in and give up. Instead, focus on ways you can improve mindfulness in every aspect of your life, including eating.</w:t>
      </w:r>
    </w:p>
    <w:p w14:paraId="26A782AA" w14:textId="77777777" w:rsidR="00DE744D" w:rsidRDefault="00DE744D">
      <w:pPr>
        <w:rPr>
          <w:rFonts w:eastAsia="Calibri" w:cs="Times New Roman"/>
          <w:szCs w:val="24"/>
        </w:rPr>
      </w:pPr>
      <w:r>
        <w:rPr>
          <w:rFonts w:eastAsia="Calibri" w:cs="Times New Roman"/>
          <w:szCs w:val="24"/>
        </w:rPr>
        <w:br w:type="page"/>
      </w:r>
    </w:p>
    <w:p w14:paraId="034C8C1A" w14:textId="77777777" w:rsidR="00DE744D" w:rsidRDefault="00DE744D" w:rsidP="00534FA2">
      <w:pPr>
        <w:pStyle w:val="Heading1"/>
      </w:pPr>
      <w:bookmarkStart w:id="9" w:name="_Toc23511103"/>
      <w:r>
        <w:lastRenderedPageBreak/>
        <w:t>Mindful Eating with Children</w:t>
      </w:r>
      <w:bookmarkEnd w:id="9"/>
    </w:p>
    <w:p w14:paraId="2AA77AD8" w14:textId="77777777" w:rsidR="00534FA2" w:rsidRPr="00534FA2" w:rsidRDefault="00534FA2" w:rsidP="00534FA2"/>
    <w:p w14:paraId="76206930" w14:textId="77777777" w:rsidR="00DE744D" w:rsidRDefault="005C2FA9" w:rsidP="00DE744D">
      <w:r>
        <w:rPr>
          <w:noProof/>
        </w:rPr>
        <w:drawing>
          <wp:anchor distT="0" distB="0" distL="114300" distR="114300" simplePos="0" relativeHeight="251694080" behindDoc="0" locked="0" layoutInCell="1" allowOverlap="1" wp14:anchorId="70BE2496" wp14:editId="498E907E">
            <wp:simplePos x="0" y="0"/>
            <wp:positionH relativeFrom="column">
              <wp:posOffset>0</wp:posOffset>
            </wp:positionH>
            <wp:positionV relativeFrom="paragraph">
              <wp:posOffset>1091565</wp:posOffset>
            </wp:positionV>
            <wp:extent cx="6010275" cy="4510405"/>
            <wp:effectExtent l="0" t="0" r="9525" b="4445"/>
            <wp:wrapTopAndBottom/>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ancake-767567__340.jpg"/>
                    <pic:cNvPicPr/>
                  </pic:nvPicPr>
                  <pic:blipFill>
                    <a:blip r:embed="rId44">
                      <a:extLst>
                        <a:ext uri="{28A0092B-C50C-407E-A947-70E740481C1C}">
                          <a14:useLocalDpi xmlns:a14="http://schemas.microsoft.com/office/drawing/2010/main" val="0"/>
                        </a:ext>
                      </a:extLst>
                    </a:blip>
                    <a:stretch>
                      <a:fillRect/>
                    </a:stretch>
                  </pic:blipFill>
                  <pic:spPr>
                    <a:xfrm>
                      <a:off x="0" y="0"/>
                      <a:ext cx="6010275" cy="4510405"/>
                    </a:xfrm>
                    <a:prstGeom prst="rect">
                      <a:avLst/>
                    </a:prstGeom>
                  </pic:spPr>
                </pic:pic>
              </a:graphicData>
            </a:graphic>
            <wp14:sizeRelH relativeFrom="margin">
              <wp14:pctWidth>0</wp14:pctWidth>
            </wp14:sizeRelH>
            <wp14:sizeRelV relativeFrom="margin">
              <wp14:pctHeight>0</wp14:pctHeight>
            </wp14:sizeRelV>
          </wp:anchor>
        </w:drawing>
      </w:r>
      <w:r w:rsidR="00DE744D">
        <w:t xml:space="preserve">One of the best things you can teach your children is to enjoy all aspects of their life in a mindful way. Mindful eating is just another way of saying that you focus on what you’re experiencing right now in terms of your meal. These mindfulness lessons can begin by practicing mindful eating with children. </w:t>
      </w:r>
    </w:p>
    <w:p w14:paraId="54705A89" w14:textId="77777777" w:rsidR="005C2FA9" w:rsidRDefault="005C2FA9" w:rsidP="00DE744D"/>
    <w:p w14:paraId="754E1C99" w14:textId="77777777" w:rsidR="00DE744D" w:rsidRDefault="00DE744D" w:rsidP="00DE744D">
      <w:pPr>
        <w:rPr>
          <w:b/>
          <w:sz w:val="26"/>
          <w:szCs w:val="26"/>
        </w:rPr>
      </w:pPr>
      <w:r>
        <w:rPr>
          <w:b/>
          <w:sz w:val="26"/>
          <w:szCs w:val="26"/>
        </w:rPr>
        <w:t>No Screens at the Table</w:t>
      </w:r>
    </w:p>
    <w:p w14:paraId="50AC09D3" w14:textId="77777777" w:rsidR="00DE744D" w:rsidRDefault="00DE744D" w:rsidP="00DE744D">
      <w:r>
        <w:t>Don’t bring your devices to the table and don’t let them bring theirs. More than likely if you simply never do it, they won’t even try to do it either. If you set up meals as important and part of the family life together, it’ll become a healthy habit that you all stick to and enjoy.</w:t>
      </w:r>
    </w:p>
    <w:p w14:paraId="7301C163" w14:textId="77777777" w:rsidR="005C2FA9" w:rsidRDefault="005C2FA9" w:rsidP="00DE744D">
      <w:pPr>
        <w:rPr>
          <w:b/>
          <w:sz w:val="26"/>
          <w:szCs w:val="26"/>
        </w:rPr>
      </w:pPr>
    </w:p>
    <w:p w14:paraId="2564D5B9" w14:textId="77777777" w:rsidR="00DE744D" w:rsidRDefault="00DE744D" w:rsidP="00DE744D">
      <w:pPr>
        <w:rPr>
          <w:b/>
          <w:sz w:val="26"/>
          <w:szCs w:val="26"/>
        </w:rPr>
      </w:pPr>
      <w:r>
        <w:rPr>
          <w:b/>
          <w:sz w:val="26"/>
          <w:szCs w:val="26"/>
        </w:rPr>
        <w:lastRenderedPageBreak/>
        <w:t>Turn Off the TV</w:t>
      </w:r>
    </w:p>
    <w:p w14:paraId="2867DD45" w14:textId="77777777" w:rsidR="00DE744D" w:rsidRDefault="00697BF5" w:rsidP="00DE744D">
      <w:r>
        <w:rPr>
          <w:noProof/>
        </w:rPr>
        <w:drawing>
          <wp:anchor distT="0" distB="0" distL="114300" distR="114300" simplePos="0" relativeHeight="251705344" behindDoc="0" locked="0" layoutInCell="1" allowOverlap="1" wp14:anchorId="7D4A114E" wp14:editId="1D86CDE1">
            <wp:simplePos x="0" y="0"/>
            <wp:positionH relativeFrom="column">
              <wp:posOffset>0</wp:posOffset>
            </wp:positionH>
            <wp:positionV relativeFrom="paragraph">
              <wp:posOffset>1159119</wp:posOffset>
            </wp:positionV>
            <wp:extent cx="5950585" cy="3974465"/>
            <wp:effectExtent l="0" t="0" r="0" b="6985"/>
            <wp:wrapTopAndBottom/>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watermelon-846357__340.jpg"/>
                    <pic:cNvPicPr/>
                  </pic:nvPicPr>
                  <pic:blipFill>
                    <a:blip r:embed="rId45">
                      <a:extLst>
                        <a:ext uri="{28A0092B-C50C-407E-A947-70E740481C1C}">
                          <a14:useLocalDpi xmlns:a14="http://schemas.microsoft.com/office/drawing/2010/main" val="0"/>
                        </a:ext>
                      </a:extLst>
                    </a:blip>
                    <a:stretch>
                      <a:fillRect/>
                    </a:stretch>
                  </pic:blipFill>
                  <pic:spPr>
                    <a:xfrm>
                      <a:off x="0" y="0"/>
                      <a:ext cx="5950585" cy="3974465"/>
                    </a:xfrm>
                    <a:prstGeom prst="rect">
                      <a:avLst/>
                    </a:prstGeom>
                  </pic:spPr>
                </pic:pic>
              </a:graphicData>
            </a:graphic>
            <wp14:sizeRelH relativeFrom="margin">
              <wp14:pctWidth>0</wp14:pctWidth>
            </wp14:sizeRelH>
            <wp14:sizeRelV relativeFrom="margin">
              <wp14:pctHeight>0</wp14:pctHeight>
            </wp14:sizeRelV>
          </wp:anchor>
        </w:drawing>
      </w:r>
      <w:r w:rsidR="00DE744D">
        <w:t>It doesn’t help to turn off the devices if you turn on the television instead. It is nice to enjoy shows with the family, but there is no reason today to turn it on during dinnertime. Today you can record and watch any show later. Keep mealtimes for meals and catching up.</w:t>
      </w:r>
    </w:p>
    <w:p w14:paraId="33A06959" w14:textId="77777777" w:rsidR="005C2FA9" w:rsidRDefault="005C2FA9" w:rsidP="00DE744D"/>
    <w:p w14:paraId="2BF64789" w14:textId="77777777" w:rsidR="00DE744D" w:rsidRDefault="00DE744D" w:rsidP="00DE744D">
      <w:pPr>
        <w:rPr>
          <w:b/>
          <w:sz w:val="26"/>
          <w:szCs w:val="26"/>
        </w:rPr>
      </w:pPr>
      <w:r>
        <w:rPr>
          <w:b/>
          <w:sz w:val="26"/>
          <w:szCs w:val="26"/>
        </w:rPr>
        <w:t>Turn the Music Down</w:t>
      </w:r>
    </w:p>
    <w:p w14:paraId="22232232" w14:textId="77777777" w:rsidR="00DE744D" w:rsidRDefault="00DE744D" w:rsidP="00DE744D">
      <w:r>
        <w:t>Having some background music on can set the mood, but keep it low enough that you can enjoy good family time conversation. Give time for each child and adult to tell something about their day.</w:t>
      </w:r>
    </w:p>
    <w:p w14:paraId="38E3A052" w14:textId="77777777" w:rsidR="00DE744D" w:rsidRDefault="00DE744D" w:rsidP="00DE744D">
      <w:pPr>
        <w:rPr>
          <w:b/>
          <w:sz w:val="26"/>
          <w:szCs w:val="26"/>
        </w:rPr>
      </w:pPr>
      <w:r>
        <w:rPr>
          <w:b/>
          <w:sz w:val="26"/>
          <w:szCs w:val="26"/>
        </w:rPr>
        <w:t>Get Everyone to Help Plan and Prepare</w:t>
      </w:r>
    </w:p>
    <w:p w14:paraId="0F8A408F" w14:textId="77777777" w:rsidR="00DE744D" w:rsidRDefault="00DE744D" w:rsidP="00DE744D">
      <w:r>
        <w:t>When everyone has a part in planning and preparing meals, it makes it a lot easier for the parents to get it going, but also makes it more enjoyable and important to the kids. Even a first grader can set the table.</w:t>
      </w:r>
    </w:p>
    <w:p w14:paraId="45DB6E76" w14:textId="77777777" w:rsidR="005C2FA9" w:rsidRDefault="005C2FA9" w:rsidP="00DE744D">
      <w:pPr>
        <w:rPr>
          <w:b/>
          <w:sz w:val="26"/>
          <w:szCs w:val="26"/>
        </w:rPr>
      </w:pPr>
    </w:p>
    <w:p w14:paraId="0E298DC5" w14:textId="77777777" w:rsidR="00DE744D" w:rsidRDefault="00DE744D" w:rsidP="00DE744D">
      <w:pPr>
        <w:rPr>
          <w:b/>
          <w:sz w:val="26"/>
          <w:szCs w:val="26"/>
        </w:rPr>
      </w:pPr>
      <w:r>
        <w:rPr>
          <w:b/>
          <w:sz w:val="26"/>
          <w:szCs w:val="26"/>
        </w:rPr>
        <w:lastRenderedPageBreak/>
        <w:t>Eat Together Often</w:t>
      </w:r>
    </w:p>
    <w:p w14:paraId="6B307D6E" w14:textId="77777777" w:rsidR="00DE744D" w:rsidRDefault="00F1460A" w:rsidP="00DE744D">
      <w:r>
        <w:rPr>
          <w:noProof/>
        </w:rPr>
        <w:drawing>
          <wp:anchor distT="0" distB="0" distL="114300" distR="114300" simplePos="0" relativeHeight="251698176" behindDoc="0" locked="0" layoutInCell="1" allowOverlap="1" wp14:anchorId="579503FC" wp14:editId="0AC6ACD2">
            <wp:simplePos x="0" y="0"/>
            <wp:positionH relativeFrom="column">
              <wp:posOffset>0</wp:posOffset>
            </wp:positionH>
            <wp:positionV relativeFrom="paragraph">
              <wp:posOffset>1238885</wp:posOffset>
            </wp:positionV>
            <wp:extent cx="5972175" cy="3973195"/>
            <wp:effectExtent l="0" t="0" r="9525" b="8255"/>
            <wp:wrapTopAndBottom/>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family-eating-at-the-table-619142__340.jpg"/>
                    <pic:cNvPicPr/>
                  </pic:nvPicPr>
                  <pic:blipFill>
                    <a:blip r:embed="rId46">
                      <a:extLst>
                        <a:ext uri="{28A0092B-C50C-407E-A947-70E740481C1C}">
                          <a14:useLocalDpi xmlns:a14="http://schemas.microsoft.com/office/drawing/2010/main" val="0"/>
                        </a:ext>
                      </a:extLst>
                    </a:blip>
                    <a:stretch>
                      <a:fillRect/>
                    </a:stretch>
                  </pic:blipFill>
                  <pic:spPr>
                    <a:xfrm>
                      <a:off x="0" y="0"/>
                      <a:ext cx="5972175" cy="3973195"/>
                    </a:xfrm>
                    <a:prstGeom prst="rect">
                      <a:avLst/>
                    </a:prstGeom>
                  </pic:spPr>
                </pic:pic>
              </a:graphicData>
            </a:graphic>
            <wp14:sizeRelH relativeFrom="margin">
              <wp14:pctWidth>0</wp14:pctWidth>
            </wp14:sizeRelH>
            <wp14:sizeRelV relativeFrom="margin">
              <wp14:pctHeight>0</wp14:pctHeight>
            </wp14:sizeRelV>
          </wp:anchor>
        </w:drawing>
      </w:r>
      <w:r w:rsidR="00DE744D">
        <w:t>Try to shoot for eating together more times than you don’t. If evenings are hard, do it in the morning. You don’t have to do it at the times that are set by society either. You can do this with your family on your own time that works for you. By prioritizing meals together, you are teaching your children how important good meals and family are.</w:t>
      </w:r>
    </w:p>
    <w:p w14:paraId="3E48CE03" w14:textId="77777777" w:rsidR="005C2FA9" w:rsidRDefault="005C2FA9" w:rsidP="00DE744D"/>
    <w:p w14:paraId="0A14160B" w14:textId="77777777" w:rsidR="00DE744D" w:rsidRDefault="00DE744D" w:rsidP="00DE744D">
      <w:pPr>
        <w:rPr>
          <w:b/>
          <w:sz w:val="26"/>
          <w:szCs w:val="26"/>
        </w:rPr>
      </w:pPr>
      <w:r>
        <w:rPr>
          <w:b/>
          <w:sz w:val="26"/>
          <w:szCs w:val="26"/>
        </w:rPr>
        <w:t>Provide Table Manner Examples</w:t>
      </w:r>
    </w:p>
    <w:p w14:paraId="3F9E6C61" w14:textId="77777777" w:rsidR="00DE744D" w:rsidRDefault="00DE744D" w:rsidP="00DE744D">
      <w:r>
        <w:t>You don’t want to spend the entire dinner harassing your kids, but it is a good time to teach table manners. Most manners are taught by example. Use good manners yourself and gently correct kids when necessary and they’ll catch on fast.</w:t>
      </w:r>
    </w:p>
    <w:p w14:paraId="3BB08A8C" w14:textId="77777777" w:rsidR="00DE744D" w:rsidRDefault="00DE744D" w:rsidP="00DE744D">
      <w:pPr>
        <w:rPr>
          <w:b/>
          <w:sz w:val="26"/>
          <w:szCs w:val="26"/>
        </w:rPr>
      </w:pPr>
      <w:r>
        <w:rPr>
          <w:b/>
          <w:sz w:val="26"/>
          <w:szCs w:val="26"/>
        </w:rPr>
        <w:t>Point out the Food They’re Eating</w:t>
      </w:r>
    </w:p>
    <w:p w14:paraId="7EBFF75F" w14:textId="77777777" w:rsidR="00DE744D" w:rsidRDefault="00DE744D" w:rsidP="00DE744D">
      <w:r>
        <w:t xml:space="preserve">To bring more mindfulness to what is happening right now, namely eating good food, point that out to your kids. "This delicious broccoli is making me strong because it has so many vitamins and minerals. Plus, it’s it pretty! Do you like this color of green?" </w:t>
      </w:r>
    </w:p>
    <w:p w14:paraId="2581E18A" w14:textId="77777777" w:rsidR="00DE744D" w:rsidRDefault="00DE744D" w:rsidP="00DE744D">
      <w:pPr>
        <w:rPr>
          <w:b/>
          <w:sz w:val="26"/>
          <w:szCs w:val="26"/>
        </w:rPr>
      </w:pPr>
      <w:r>
        <w:rPr>
          <w:b/>
          <w:sz w:val="26"/>
          <w:szCs w:val="26"/>
        </w:rPr>
        <w:lastRenderedPageBreak/>
        <w:t>Don’t eat on the Run Often</w:t>
      </w:r>
    </w:p>
    <w:p w14:paraId="02B61F83" w14:textId="77777777" w:rsidR="00DE744D" w:rsidRDefault="00F1460A" w:rsidP="00DE744D">
      <w:r>
        <w:rPr>
          <w:noProof/>
        </w:rPr>
        <w:drawing>
          <wp:anchor distT="0" distB="0" distL="114300" distR="114300" simplePos="0" relativeHeight="251697152" behindDoc="0" locked="0" layoutInCell="1" allowOverlap="1" wp14:anchorId="02E0B8B4" wp14:editId="021A7EA7">
            <wp:simplePos x="0" y="0"/>
            <wp:positionH relativeFrom="column">
              <wp:posOffset>0</wp:posOffset>
            </wp:positionH>
            <wp:positionV relativeFrom="paragraph">
              <wp:posOffset>1077595</wp:posOffset>
            </wp:positionV>
            <wp:extent cx="5943600" cy="3962400"/>
            <wp:effectExtent l="0" t="0" r="0" b="0"/>
            <wp:wrapTopAndBottom/>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food-3230799__340.jpg"/>
                    <pic:cNvPicPr/>
                  </pic:nvPicPr>
                  <pic:blipFill>
                    <a:blip r:embed="rId47" cstate="print">
                      <a:extLst>
                        <a:ext uri="{28A0092B-C50C-407E-A947-70E740481C1C}">
                          <a14:useLocalDpi xmlns:a14="http://schemas.microsoft.com/office/drawing/2010/main" val="0"/>
                        </a:ext>
                      </a:extLst>
                    </a:blip>
                    <a:stretch>
                      <a:fillRect/>
                    </a:stretch>
                  </pic:blipFill>
                  <pic:spPr>
                    <a:xfrm>
                      <a:off x="0" y="0"/>
                      <a:ext cx="5943600" cy="3962400"/>
                    </a:xfrm>
                    <a:prstGeom prst="rect">
                      <a:avLst/>
                    </a:prstGeom>
                  </pic:spPr>
                </pic:pic>
              </a:graphicData>
            </a:graphic>
            <wp14:sizeRelH relativeFrom="margin">
              <wp14:pctWidth>0</wp14:pctWidth>
            </wp14:sizeRelH>
            <wp14:sizeRelV relativeFrom="margin">
              <wp14:pctHeight>0</wp14:pctHeight>
            </wp14:sizeRelV>
          </wp:anchor>
        </w:drawing>
      </w:r>
      <w:r w:rsidR="00DE744D">
        <w:t xml:space="preserve">This is really hard to do when you have kids in sports and after-school programs. However, when you make eating in the car too normal, you take away the importance of the meal. You make it seem as if it’s not important and is, in fact, an afterthought to eat at all. </w:t>
      </w:r>
    </w:p>
    <w:p w14:paraId="1FE396CB" w14:textId="77777777" w:rsidR="005C2FA9" w:rsidRDefault="005C2FA9" w:rsidP="00DE744D"/>
    <w:p w14:paraId="791CB80C" w14:textId="77777777" w:rsidR="00DE744D" w:rsidRDefault="00DE744D" w:rsidP="00DE744D">
      <w:pPr>
        <w:spacing w:line="256" w:lineRule="auto"/>
      </w:pPr>
      <w:r>
        <w:t>When kids are responsible for helping plan and put together a meal, they’re going to be more likely to like participating in the experience. The example you set now about mealtimes is an important one. If you show that mealtimes are important and should be treated as such, it is likely they will continue to value mealtimes throughout their lives.</w:t>
      </w:r>
    </w:p>
    <w:p w14:paraId="5DCD8E15" w14:textId="77777777" w:rsidR="00DE744D" w:rsidRDefault="00DE744D">
      <w:r>
        <w:br w:type="page"/>
      </w:r>
    </w:p>
    <w:p w14:paraId="31D0A0DC" w14:textId="77777777" w:rsidR="00DE744D" w:rsidRDefault="00DE744D" w:rsidP="00534FA2">
      <w:pPr>
        <w:pStyle w:val="Heading1"/>
      </w:pPr>
      <w:bookmarkStart w:id="10" w:name="_Toc23511104"/>
      <w:r>
        <w:lastRenderedPageBreak/>
        <w:t>Mindful Eating Apps and Courses</w:t>
      </w:r>
      <w:bookmarkEnd w:id="10"/>
    </w:p>
    <w:p w14:paraId="2BB7DA9C" w14:textId="77777777" w:rsidR="00534FA2" w:rsidRPr="00534FA2" w:rsidRDefault="00534FA2" w:rsidP="00534FA2"/>
    <w:p w14:paraId="474A5F79" w14:textId="77777777" w:rsidR="00DE744D" w:rsidRDefault="00476575" w:rsidP="00DE744D">
      <w:pPr>
        <w:rPr>
          <w:szCs w:val="24"/>
        </w:rPr>
      </w:pPr>
      <w:r>
        <w:rPr>
          <w:noProof/>
          <w:szCs w:val="24"/>
        </w:rPr>
        <w:drawing>
          <wp:anchor distT="0" distB="0" distL="114300" distR="114300" simplePos="0" relativeHeight="251699200" behindDoc="0" locked="0" layoutInCell="1" allowOverlap="1" wp14:anchorId="4D79750E" wp14:editId="478C8740">
            <wp:simplePos x="0" y="0"/>
            <wp:positionH relativeFrom="column">
              <wp:posOffset>0</wp:posOffset>
            </wp:positionH>
            <wp:positionV relativeFrom="paragraph">
              <wp:posOffset>1111250</wp:posOffset>
            </wp:positionV>
            <wp:extent cx="5915025" cy="3950970"/>
            <wp:effectExtent l="0" t="0" r="9525" b="0"/>
            <wp:wrapTopAndBottom/>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salad-1672505__340.jpg"/>
                    <pic:cNvPicPr/>
                  </pic:nvPicPr>
                  <pic:blipFill>
                    <a:blip r:embed="rId48" cstate="print">
                      <a:extLst>
                        <a:ext uri="{28A0092B-C50C-407E-A947-70E740481C1C}">
                          <a14:useLocalDpi xmlns:a14="http://schemas.microsoft.com/office/drawing/2010/main" val="0"/>
                        </a:ext>
                      </a:extLst>
                    </a:blip>
                    <a:stretch>
                      <a:fillRect/>
                    </a:stretch>
                  </pic:blipFill>
                  <pic:spPr>
                    <a:xfrm>
                      <a:off x="0" y="0"/>
                      <a:ext cx="5915025" cy="3950970"/>
                    </a:xfrm>
                    <a:prstGeom prst="rect">
                      <a:avLst/>
                    </a:prstGeom>
                  </pic:spPr>
                </pic:pic>
              </a:graphicData>
            </a:graphic>
            <wp14:sizeRelH relativeFrom="margin">
              <wp14:pctWidth>0</wp14:pctWidth>
            </wp14:sizeRelH>
            <wp14:sizeRelV relativeFrom="margin">
              <wp14:pctHeight>0</wp14:pctHeight>
            </wp14:sizeRelV>
          </wp:anchor>
        </w:drawing>
      </w:r>
      <w:r w:rsidR="00DE744D">
        <w:rPr>
          <w:szCs w:val="24"/>
        </w:rPr>
        <w:t>If you're on a mindful eating program, there are numerous eating apps and courses available to help you. Eating mindfully simply means that you choose to eat with awareness instead of eating without thinking. By eating more mindfully, you can avoid overeating while also enjoying normal food.</w:t>
      </w:r>
    </w:p>
    <w:p w14:paraId="0B3D85C5" w14:textId="77777777" w:rsidR="00476575" w:rsidRDefault="00476575" w:rsidP="00DE744D">
      <w:pPr>
        <w:rPr>
          <w:szCs w:val="24"/>
        </w:rPr>
      </w:pPr>
    </w:p>
    <w:p w14:paraId="52417DC1" w14:textId="77777777" w:rsidR="00DE744D" w:rsidRDefault="00DE744D" w:rsidP="00DE744D">
      <w:pPr>
        <w:rPr>
          <w:b/>
          <w:sz w:val="26"/>
          <w:szCs w:val="26"/>
        </w:rPr>
      </w:pPr>
      <w:r>
        <w:rPr>
          <w:b/>
          <w:sz w:val="26"/>
          <w:szCs w:val="26"/>
        </w:rPr>
        <w:t>Headspace</w:t>
      </w:r>
    </w:p>
    <w:p w14:paraId="35822EE1" w14:textId="77777777" w:rsidR="00DE744D" w:rsidRDefault="00DE744D" w:rsidP="00DE744D">
      <w:pPr>
        <w:rPr>
          <w:szCs w:val="24"/>
        </w:rPr>
      </w:pPr>
      <w:r>
        <w:rPr>
          <w:szCs w:val="24"/>
        </w:rPr>
        <w:t xml:space="preserve">This is a website all about meditation and being mindful. They have a great mindful eating pack. It includes a mindful eating meditation series and other information and lessons to help you learn to eat more mindfully. You can also get the Headspace Diet book on Amazon. </w:t>
      </w:r>
    </w:p>
    <w:p w14:paraId="5E4D3871" w14:textId="77777777" w:rsidR="00DE744D" w:rsidRDefault="00DE744D" w:rsidP="00DE744D">
      <w:pPr>
        <w:rPr>
          <w:szCs w:val="24"/>
        </w:rPr>
      </w:pPr>
      <w:r>
        <w:rPr>
          <w:szCs w:val="24"/>
        </w:rPr>
        <w:t>Links:</w:t>
      </w:r>
    </w:p>
    <w:p w14:paraId="537B248F" w14:textId="77777777" w:rsidR="00DE744D" w:rsidRDefault="00DE744D" w:rsidP="00DE744D">
      <w:pPr>
        <w:rPr>
          <w:szCs w:val="24"/>
        </w:rPr>
      </w:pPr>
      <w:r>
        <w:rPr>
          <w:szCs w:val="24"/>
        </w:rPr>
        <w:t>Headspace - https://www.headspace.com/mindfulness/mindful-eating</w:t>
      </w:r>
    </w:p>
    <w:p w14:paraId="3636762A" w14:textId="77777777" w:rsidR="00DE744D" w:rsidRDefault="00DE744D" w:rsidP="00DE744D">
      <w:pPr>
        <w:rPr>
          <w:szCs w:val="24"/>
        </w:rPr>
      </w:pPr>
      <w:r>
        <w:rPr>
          <w:szCs w:val="24"/>
        </w:rPr>
        <w:t xml:space="preserve">Book - https://amzn.to/2Dv0CID </w:t>
      </w:r>
    </w:p>
    <w:p w14:paraId="625FF888" w14:textId="77777777" w:rsidR="00DE744D" w:rsidRDefault="00DE744D" w:rsidP="00DE744D">
      <w:pPr>
        <w:rPr>
          <w:b/>
          <w:sz w:val="26"/>
          <w:szCs w:val="26"/>
        </w:rPr>
      </w:pPr>
      <w:r>
        <w:rPr>
          <w:b/>
          <w:sz w:val="26"/>
          <w:szCs w:val="26"/>
        </w:rPr>
        <w:lastRenderedPageBreak/>
        <w:t>In the Moment</w:t>
      </w:r>
    </w:p>
    <w:p w14:paraId="16CE59FE" w14:textId="77777777" w:rsidR="00DE744D" w:rsidRDefault="00DE744D" w:rsidP="00DE744D">
      <w:pPr>
        <w:rPr>
          <w:szCs w:val="24"/>
        </w:rPr>
      </w:pPr>
      <w:r>
        <w:rPr>
          <w:szCs w:val="24"/>
        </w:rPr>
        <w:t xml:space="preserve">This mindful eating tracker will help you improve your body awareness. It will guide you to make better food choices by giving you options. Plus, it gives </w:t>
      </w:r>
      <w:proofErr w:type="spellStart"/>
      <w:r>
        <w:rPr>
          <w:szCs w:val="24"/>
        </w:rPr>
        <w:t>you</w:t>
      </w:r>
      <w:proofErr w:type="spellEnd"/>
      <w:r>
        <w:rPr>
          <w:szCs w:val="24"/>
        </w:rPr>
        <w:t xml:space="preserve"> ideas for practicing decision making and living your entire life mindfully. </w:t>
      </w:r>
    </w:p>
    <w:p w14:paraId="055F1DEC" w14:textId="77777777" w:rsidR="00DE744D" w:rsidRDefault="00E1140B" w:rsidP="00DE744D">
      <w:pPr>
        <w:rPr>
          <w:szCs w:val="24"/>
        </w:rPr>
      </w:pPr>
      <w:r>
        <w:rPr>
          <w:noProof/>
          <w:szCs w:val="24"/>
        </w:rPr>
        <w:drawing>
          <wp:anchor distT="0" distB="0" distL="114300" distR="114300" simplePos="0" relativeHeight="251700224" behindDoc="0" locked="0" layoutInCell="1" allowOverlap="1" wp14:anchorId="752D8D65" wp14:editId="6F965227">
            <wp:simplePos x="0" y="0"/>
            <wp:positionH relativeFrom="column">
              <wp:posOffset>-9525</wp:posOffset>
            </wp:positionH>
            <wp:positionV relativeFrom="paragraph">
              <wp:posOffset>640715</wp:posOffset>
            </wp:positionV>
            <wp:extent cx="5924550" cy="3238500"/>
            <wp:effectExtent l="0" t="0" r="0" b="0"/>
            <wp:wrapTopAndBottom/>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board-2433978__340.jpg"/>
                    <pic:cNvPicPr/>
                  </pic:nvPicPr>
                  <pic:blipFill>
                    <a:blip r:embed="rId49" cstate="print">
                      <a:extLst>
                        <a:ext uri="{28A0092B-C50C-407E-A947-70E740481C1C}">
                          <a14:useLocalDpi xmlns:a14="http://schemas.microsoft.com/office/drawing/2010/main" val="0"/>
                        </a:ext>
                      </a:extLst>
                    </a:blip>
                    <a:stretch>
                      <a:fillRect/>
                    </a:stretch>
                  </pic:blipFill>
                  <pic:spPr>
                    <a:xfrm>
                      <a:off x="0" y="0"/>
                      <a:ext cx="5924550" cy="3238500"/>
                    </a:xfrm>
                    <a:prstGeom prst="rect">
                      <a:avLst/>
                    </a:prstGeom>
                  </pic:spPr>
                </pic:pic>
              </a:graphicData>
            </a:graphic>
            <wp14:sizeRelH relativeFrom="margin">
              <wp14:pctWidth>0</wp14:pctWidth>
            </wp14:sizeRelH>
            <wp14:sizeRelV relativeFrom="margin">
              <wp14:pctHeight>0</wp14:pctHeight>
            </wp14:sizeRelV>
          </wp:anchor>
        </w:drawing>
      </w:r>
      <w:r w:rsidR="00DE744D">
        <w:rPr>
          <w:szCs w:val="24"/>
        </w:rPr>
        <w:t xml:space="preserve">Link - </w:t>
      </w:r>
      <w:hyperlink r:id="rId50" w:history="1">
        <w:r w:rsidRPr="00FE043C">
          <w:rPr>
            <w:rStyle w:val="Hyperlink"/>
            <w:szCs w:val="24"/>
          </w:rPr>
          <w:t>https://itunes.apple.com/us/app/in-the-moment-mindful-eating/id807652328?mt=8</w:t>
        </w:r>
      </w:hyperlink>
    </w:p>
    <w:p w14:paraId="2D0BA680" w14:textId="77777777" w:rsidR="00E1140B" w:rsidRDefault="00E1140B" w:rsidP="00DE744D">
      <w:pPr>
        <w:rPr>
          <w:szCs w:val="24"/>
        </w:rPr>
      </w:pPr>
    </w:p>
    <w:p w14:paraId="32FF4615" w14:textId="77777777" w:rsidR="00DE744D" w:rsidRDefault="00DE744D" w:rsidP="00DE744D">
      <w:pPr>
        <w:rPr>
          <w:b/>
          <w:sz w:val="26"/>
          <w:szCs w:val="26"/>
        </w:rPr>
      </w:pPr>
      <w:r>
        <w:rPr>
          <w:b/>
          <w:sz w:val="26"/>
          <w:szCs w:val="26"/>
        </w:rPr>
        <w:t>Am I Hungry?</w:t>
      </w:r>
    </w:p>
    <w:p w14:paraId="06305558" w14:textId="77777777" w:rsidR="00DE744D" w:rsidRDefault="00DE744D" w:rsidP="00DE744D">
      <w:pPr>
        <w:rPr>
          <w:szCs w:val="24"/>
        </w:rPr>
      </w:pPr>
      <w:r>
        <w:rPr>
          <w:szCs w:val="24"/>
        </w:rPr>
        <w:t>This app helps you decide if your hunger is genuine or if it’s another type of hunger, and how to deal with it. You can rate your hunger at different times so that it helps you take the time to make the right and mindful choice.</w:t>
      </w:r>
    </w:p>
    <w:p w14:paraId="0746CFEA" w14:textId="77777777" w:rsidR="00DE744D" w:rsidRDefault="00DE744D" w:rsidP="00DE744D">
      <w:pPr>
        <w:rPr>
          <w:szCs w:val="24"/>
        </w:rPr>
      </w:pPr>
      <w:r>
        <w:rPr>
          <w:szCs w:val="24"/>
        </w:rPr>
        <w:t>Link - https://itunes.apple.com/au/app/am-i-hungry-virtual-coach/id848417396</w:t>
      </w:r>
    </w:p>
    <w:p w14:paraId="42A2E74D" w14:textId="77777777" w:rsidR="00DE650F" w:rsidRDefault="00DE650F" w:rsidP="00DE744D">
      <w:pPr>
        <w:rPr>
          <w:b/>
          <w:sz w:val="26"/>
          <w:szCs w:val="26"/>
        </w:rPr>
      </w:pPr>
    </w:p>
    <w:p w14:paraId="7E903DA6" w14:textId="77777777" w:rsidR="00DE650F" w:rsidRDefault="00DE650F" w:rsidP="00DE744D">
      <w:pPr>
        <w:rPr>
          <w:b/>
          <w:sz w:val="26"/>
          <w:szCs w:val="26"/>
        </w:rPr>
      </w:pPr>
    </w:p>
    <w:p w14:paraId="7E9A10D9" w14:textId="77777777" w:rsidR="00DE650F" w:rsidRDefault="00DE650F" w:rsidP="00DE744D">
      <w:pPr>
        <w:rPr>
          <w:b/>
          <w:sz w:val="26"/>
          <w:szCs w:val="26"/>
        </w:rPr>
      </w:pPr>
    </w:p>
    <w:p w14:paraId="7785454C" w14:textId="77777777" w:rsidR="00DE650F" w:rsidRDefault="00DE650F" w:rsidP="00DE744D">
      <w:pPr>
        <w:rPr>
          <w:b/>
          <w:sz w:val="26"/>
          <w:szCs w:val="26"/>
        </w:rPr>
      </w:pPr>
    </w:p>
    <w:p w14:paraId="4EC0672D" w14:textId="77777777" w:rsidR="00DE744D" w:rsidRDefault="00DE744D" w:rsidP="00DE744D">
      <w:pPr>
        <w:rPr>
          <w:b/>
          <w:sz w:val="26"/>
          <w:szCs w:val="26"/>
        </w:rPr>
      </w:pPr>
      <w:r>
        <w:rPr>
          <w:b/>
          <w:sz w:val="26"/>
          <w:szCs w:val="26"/>
        </w:rPr>
        <w:lastRenderedPageBreak/>
        <w:t>The Center for Mindful Eating</w:t>
      </w:r>
    </w:p>
    <w:p w14:paraId="4642F8D9" w14:textId="77777777" w:rsidR="00DE744D" w:rsidRDefault="00DE744D" w:rsidP="00DE744D">
      <w:pPr>
        <w:rPr>
          <w:szCs w:val="24"/>
        </w:rPr>
      </w:pPr>
      <w:r>
        <w:rPr>
          <w:szCs w:val="24"/>
        </w:rPr>
        <w:t xml:space="preserve">This organization has courses and other resources for anyone interested in mindful eating practices. Whether you’re an individual or a professional, you can find lots of information and courses here. </w:t>
      </w:r>
    </w:p>
    <w:p w14:paraId="12516BF6" w14:textId="77777777" w:rsidR="00DE744D" w:rsidRDefault="00DE650F" w:rsidP="00DE744D">
      <w:pPr>
        <w:rPr>
          <w:szCs w:val="24"/>
        </w:rPr>
      </w:pPr>
      <w:r>
        <w:rPr>
          <w:noProof/>
          <w:szCs w:val="24"/>
        </w:rPr>
        <w:drawing>
          <wp:anchor distT="0" distB="0" distL="114300" distR="114300" simplePos="0" relativeHeight="251701248" behindDoc="0" locked="0" layoutInCell="1" allowOverlap="1" wp14:anchorId="74DA82BF" wp14:editId="7DD6DED5">
            <wp:simplePos x="0" y="0"/>
            <wp:positionH relativeFrom="column">
              <wp:posOffset>-635</wp:posOffset>
            </wp:positionH>
            <wp:positionV relativeFrom="paragraph">
              <wp:posOffset>554990</wp:posOffset>
            </wp:positionV>
            <wp:extent cx="5953125" cy="3968750"/>
            <wp:effectExtent l="0" t="0" r="9525" b="0"/>
            <wp:wrapTopAndBottom/>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cherries-826915__340.jpg"/>
                    <pic:cNvPicPr/>
                  </pic:nvPicPr>
                  <pic:blipFill>
                    <a:blip r:embed="rId51">
                      <a:extLst>
                        <a:ext uri="{28A0092B-C50C-407E-A947-70E740481C1C}">
                          <a14:useLocalDpi xmlns:a14="http://schemas.microsoft.com/office/drawing/2010/main" val="0"/>
                        </a:ext>
                      </a:extLst>
                    </a:blip>
                    <a:stretch>
                      <a:fillRect/>
                    </a:stretch>
                  </pic:blipFill>
                  <pic:spPr>
                    <a:xfrm>
                      <a:off x="0" y="0"/>
                      <a:ext cx="5953125" cy="3968750"/>
                    </a:xfrm>
                    <a:prstGeom prst="rect">
                      <a:avLst/>
                    </a:prstGeom>
                  </pic:spPr>
                </pic:pic>
              </a:graphicData>
            </a:graphic>
            <wp14:sizeRelH relativeFrom="margin">
              <wp14:pctWidth>0</wp14:pctWidth>
            </wp14:sizeRelH>
            <wp14:sizeRelV relativeFrom="margin">
              <wp14:pctHeight>0</wp14:pctHeight>
            </wp14:sizeRelV>
          </wp:anchor>
        </w:drawing>
      </w:r>
      <w:r w:rsidR="00DE744D">
        <w:rPr>
          <w:szCs w:val="24"/>
        </w:rPr>
        <w:t xml:space="preserve">Link - https://www.thecenterformindfuleating.org/TCME-Blog/3084341 </w:t>
      </w:r>
    </w:p>
    <w:p w14:paraId="58A768A6" w14:textId="77777777" w:rsidR="00DE650F" w:rsidRDefault="00DE650F" w:rsidP="00DE744D">
      <w:pPr>
        <w:rPr>
          <w:b/>
          <w:sz w:val="26"/>
          <w:szCs w:val="26"/>
        </w:rPr>
      </w:pPr>
    </w:p>
    <w:p w14:paraId="29668F8F" w14:textId="77777777" w:rsidR="00DE744D" w:rsidRDefault="00DE744D" w:rsidP="00DE744D">
      <w:pPr>
        <w:rPr>
          <w:b/>
          <w:sz w:val="26"/>
          <w:szCs w:val="26"/>
        </w:rPr>
      </w:pPr>
      <w:r>
        <w:rPr>
          <w:b/>
          <w:sz w:val="26"/>
          <w:szCs w:val="26"/>
        </w:rPr>
        <w:t>UMass Medical School Center for Mindfulness</w:t>
      </w:r>
    </w:p>
    <w:p w14:paraId="5E9E1FF6" w14:textId="77777777" w:rsidR="00DE744D" w:rsidRDefault="00DE744D" w:rsidP="00DE744D">
      <w:pPr>
        <w:rPr>
          <w:szCs w:val="24"/>
        </w:rPr>
      </w:pPr>
      <w:r>
        <w:rPr>
          <w:szCs w:val="24"/>
        </w:rPr>
        <w:t xml:space="preserve">This university has both online and offline events for anyone interested in mindfulness surrounding your entire life, whether it’s eating or something else. </w:t>
      </w:r>
    </w:p>
    <w:p w14:paraId="733D175A" w14:textId="77777777" w:rsidR="00DE744D" w:rsidRDefault="00DE744D" w:rsidP="00DE744D">
      <w:pPr>
        <w:rPr>
          <w:szCs w:val="24"/>
        </w:rPr>
      </w:pPr>
      <w:r>
        <w:rPr>
          <w:szCs w:val="24"/>
        </w:rPr>
        <w:t xml:space="preserve">Link - </w:t>
      </w:r>
      <w:hyperlink r:id="rId52" w:history="1">
        <w:r w:rsidR="00DE650F" w:rsidRPr="00FE043C">
          <w:rPr>
            <w:rStyle w:val="Hyperlink"/>
            <w:szCs w:val="24"/>
          </w:rPr>
          <w:t>https://www.umassmed.edu/cfm/</w:t>
        </w:r>
      </w:hyperlink>
    </w:p>
    <w:p w14:paraId="09B5C29F" w14:textId="77777777" w:rsidR="00DE650F" w:rsidRDefault="00DE650F" w:rsidP="00DE744D">
      <w:pPr>
        <w:rPr>
          <w:szCs w:val="24"/>
        </w:rPr>
      </w:pPr>
    </w:p>
    <w:p w14:paraId="1CF80908" w14:textId="77777777" w:rsidR="00DE650F" w:rsidRDefault="00DE650F" w:rsidP="00DE744D">
      <w:pPr>
        <w:rPr>
          <w:b/>
          <w:sz w:val="26"/>
          <w:szCs w:val="26"/>
        </w:rPr>
      </w:pPr>
    </w:p>
    <w:p w14:paraId="727F4561" w14:textId="77777777" w:rsidR="00DE650F" w:rsidRDefault="00DE650F" w:rsidP="00DE744D">
      <w:pPr>
        <w:rPr>
          <w:b/>
          <w:sz w:val="26"/>
          <w:szCs w:val="26"/>
        </w:rPr>
      </w:pPr>
    </w:p>
    <w:p w14:paraId="17959366" w14:textId="77777777" w:rsidR="00DE744D" w:rsidRDefault="00DE744D" w:rsidP="00DE744D">
      <w:pPr>
        <w:rPr>
          <w:b/>
          <w:sz w:val="26"/>
          <w:szCs w:val="26"/>
        </w:rPr>
      </w:pPr>
      <w:r>
        <w:rPr>
          <w:b/>
          <w:sz w:val="26"/>
          <w:szCs w:val="26"/>
        </w:rPr>
        <w:lastRenderedPageBreak/>
        <w:t>Mindful Eating Training</w:t>
      </w:r>
    </w:p>
    <w:p w14:paraId="60447EF4" w14:textId="77777777" w:rsidR="00DE744D" w:rsidRDefault="00DE744D" w:rsidP="00DE744D">
      <w:pPr>
        <w:rPr>
          <w:szCs w:val="24"/>
        </w:rPr>
      </w:pPr>
      <w:r>
        <w:rPr>
          <w:szCs w:val="24"/>
        </w:rPr>
        <w:t xml:space="preserve">This organization offers professional training, coaching, retreats and more for anyone interested in mindful eating, whether from a personal standpoint or from the standpoint of a professional. </w:t>
      </w:r>
    </w:p>
    <w:p w14:paraId="3EC73ABF" w14:textId="77777777" w:rsidR="00DE744D" w:rsidRDefault="007D62DD" w:rsidP="00DE744D">
      <w:pPr>
        <w:rPr>
          <w:szCs w:val="24"/>
        </w:rPr>
      </w:pPr>
      <w:r>
        <w:rPr>
          <w:b/>
          <w:noProof/>
          <w:sz w:val="26"/>
          <w:szCs w:val="26"/>
        </w:rPr>
        <w:drawing>
          <wp:anchor distT="0" distB="0" distL="114300" distR="114300" simplePos="0" relativeHeight="251702272" behindDoc="0" locked="0" layoutInCell="1" allowOverlap="1" wp14:anchorId="372F7E8D" wp14:editId="3416B3BA">
            <wp:simplePos x="0" y="0"/>
            <wp:positionH relativeFrom="column">
              <wp:posOffset>-635</wp:posOffset>
            </wp:positionH>
            <wp:positionV relativeFrom="paragraph">
              <wp:posOffset>554990</wp:posOffset>
            </wp:positionV>
            <wp:extent cx="5915025" cy="4054475"/>
            <wp:effectExtent l="0" t="0" r="9525" b="3175"/>
            <wp:wrapTopAndBottom/>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vegetables-752153__340.jpg"/>
                    <pic:cNvPicPr/>
                  </pic:nvPicPr>
                  <pic:blipFill>
                    <a:blip r:embed="rId53">
                      <a:extLst>
                        <a:ext uri="{28A0092B-C50C-407E-A947-70E740481C1C}">
                          <a14:useLocalDpi xmlns:a14="http://schemas.microsoft.com/office/drawing/2010/main" val="0"/>
                        </a:ext>
                      </a:extLst>
                    </a:blip>
                    <a:stretch>
                      <a:fillRect/>
                    </a:stretch>
                  </pic:blipFill>
                  <pic:spPr>
                    <a:xfrm>
                      <a:off x="0" y="0"/>
                      <a:ext cx="5915025" cy="4054475"/>
                    </a:xfrm>
                    <a:prstGeom prst="rect">
                      <a:avLst/>
                    </a:prstGeom>
                  </pic:spPr>
                </pic:pic>
              </a:graphicData>
            </a:graphic>
            <wp14:sizeRelH relativeFrom="margin">
              <wp14:pctWidth>0</wp14:pctWidth>
            </wp14:sizeRelH>
            <wp14:sizeRelV relativeFrom="margin">
              <wp14:pctHeight>0</wp14:pctHeight>
            </wp14:sizeRelV>
          </wp:anchor>
        </w:drawing>
      </w:r>
      <w:r w:rsidR="00DE744D">
        <w:rPr>
          <w:szCs w:val="24"/>
        </w:rPr>
        <w:t>Link - https://www.mindfuleatingtraining.com/professional-training</w:t>
      </w:r>
    </w:p>
    <w:p w14:paraId="7C257EA2" w14:textId="77777777" w:rsidR="007D62DD" w:rsidRDefault="007D62DD" w:rsidP="00DE744D">
      <w:pPr>
        <w:rPr>
          <w:b/>
          <w:sz w:val="26"/>
          <w:szCs w:val="26"/>
        </w:rPr>
      </w:pPr>
    </w:p>
    <w:p w14:paraId="45781778" w14:textId="77777777" w:rsidR="00DE744D" w:rsidRDefault="00DE744D" w:rsidP="00DE744D">
      <w:pPr>
        <w:rPr>
          <w:b/>
          <w:sz w:val="26"/>
          <w:szCs w:val="26"/>
        </w:rPr>
      </w:pPr>
      <w:r>
        <w:rPr>
          <w:b/>
          <w:sz w:val="26"/>
          <w:szCs w:val="26"/>
        </w:rPr>
        <w:t xml:space="preserve">The Mindful Project </w:t>
      </w:r>
    </w:p>
    <w:p w14:paraId="2B2931EF" w14:textId="77777777" w:rsidR="00DE744D" w:rsidRDefault="00DE744D" w:rsidP="00DE744D">
      <w:pPr>
        <w:rPr>
          <w:szCs w:val="24"/>
        </w:rPr>
      </w:pPr>
      <w:r>
        <w:rPr>
          <w:szCs w:val="24"/>
        </w:rPr>
        <w:t>They have an 8-week long mindful eating course that anyone can take to help them learn more about being mindful when eating. You may have to contact them to open a new class.</w:t>
      </w:r>
    </w:p>
    <w:p w14:paraId="666D6168" w14:textId="77777777" w:rsidR="00DE744D" w:rsidRDefault="00DE744D" w:rsidP="00DE744D">
      <w:pPr>
        <w:rPr>
          <w:szCs w:val="24"/>
        </w:rPr>
      </w:pPr>
      <w:r>
        <w:rPr>
          <w:szCs w:val="24"/>
        </w:rPr>
        <w:t>Link - https://www.londonmindful.com/8-week-mindful-eating-course.html</w:t>
      </w:r>
    </w:p>
    <w:p w14:paraId="0D3ECCD8" w14:textId="77777777" w:rsidR="007D62DD" w:rsidRDefault="007D62DD" w:rsidP="00DE744D">
      <w:pPr>
        <w:rPr>
          <w:b/>
          <w:sz w:val="26"/>
          <w:szCs w:val="26"/>
        </w:rPr>
      </w:pPr>
    </w:p>
    <w:p w14:paraId="3D4529D3" w14:textId="77777777" w:rsidR="007D62DD" w:rsidRDefault="007D62DD" w:rsidP="00DE744D">
      <w:pPr>
        <w:rPr>
          <w:b/>
          <w:sz w:val="26"/>
          <w:szCs w:val="26"/>
        </w:rPr>
      </w:pPr>
    </w:p>
    <w:p w14:paraId="216255B3" w14:textId="77777777" w:rsidR="00DE744D" w:rsidRDefault="00DE744D" w:rsidP="00DE744D">
      <w:pPr>
        <w:rPr>
          <w:b/>
          <w:sz w:val="26"/>
          <w:szCs w:val="26"/>
        </w:rPr>
      </w:pPr>
      <w:r>
        <w:rPr>
          <w:b/>
          <w:sz w:val="26"/>
          <w:szCs w:val="26"/>
        </w:rPr>
        <w:lastRenderedPageBreak/>
        <w:t>The Mindfulness Diet</w:t>
      </w:r>
    </w:p>
    <w:p w14:paraId="547E89E5" w14:textId="77777777" w:rsidR="00DE744D" w:rsidRDefault="00DE744D" w:rsidP="00DE744D">
      <w:pPr>
        <w:rPr>
          <w:szCs w:val="24"/>
        </w:rPr>
      </w:pPr>
      <w:r>
        <w:rPr>
          <w:szCs w:val="24"/>
        </w:rPr>
        <w:t xml:space="preserve">This site has a program where it is currently offering a free digital download of their course to build their mailing list. However, the information inside is great, and you can learn a lot just from that. </w:t>
      </w:r>
    </w:p>
    <w:p w14:paraId="157CF62D" w14:textId="77777777" w:rsidR="00DE744D" w:rsidRDefault="007D62DD" w:rsidP="00DE744D">
      <w:pPr>
        <w:rPr>
          <w:szCs w:val="24"/>
        </w:rPr>
      </w:pPr>
      <w:r>
        <w:rPr>
          <w:b/>
          <w:noProof/>
          <w:sz w:val="26"/>
          <w:szCs w:val="26"/>
        </w:rPr>
        <w:drawing>
          <wp:anchor distT="0" distB="0" distL="114300" distR="114300" simplePos="0" relativeHeight="251703296" behindDoc="0" locked="0" layoutInCell="1" allowOverlap="1" wp14:anchorId="65F9AB81" wp14:editId="363551E6">
            <wp:simplePos x="0" y="0"/>
            <wp:positionH relativeFrom="column">
              <wp:posOffset>-635</wp:posOffset>
            </wp:positionH>
            <wp:positionV relativeFrom="paragraph">
              <wp:posOffset>373380</wp:posOffset>
            </wp:positionV>
            <wp:extent cx="5915025" cy="3318510"/>
            <wp:effectExtent l="0" t="0" r="9525" b="0"/>
            <wp:wrapTopAndBottom/>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diet-1949442__340.jpg"/>
                    <pic:cNvPicPr/>
                  </pic:nvPicPr>
                  <pic:blipFill>
                    <a:blip r:embed="rId54">
                      <a:extLst>
                        <a:ext uri="{28A0092B-C50C-407E-A947-70E740481C1C}">
                          <a14:useLocalDpi xmlns:a14="http://schemas.microsoft.com/office/drawing/2010/main" val="0"/>
                        </a:ext>
                      </a:extLst>
                    </a:blip>
                    <a:stretch>
                      <a:fillRect/>
                    </a:stretch>
                  </pic:blipFill>
                  <pic:spPr>
                    <a:xfrm>
                      <a:off x="0" y="0"/>
                      <a:ext cx="5915025" cy="3318510"/>
                    </a:xfrm>
                    <a:prstGeom prst="rect">
                      <a:avLst/>
                    </a:prstGeom>
                  </pic:spPr>
                </pic:pic>
              </a:graphicData>
            </a:graphic>
            <wp14:sizeRelH relativeFrom="margin">
              <wp14:pctWidth>0</wp14:pctWidth>
            </wp14:sizeRelH>
            <wp14:sizeRelV relativeFrom="margin">
              <wp14:pctHeight>0</wp14:pctHeight>
            </wp14:sizeRelV>
          </wp:anchor>
        </w:drawing>
      </w:r>
      <w:r w:rsidR="00DE744D">
        <w:rPr>
          <w:szCs w:val="24"/>
        </w:rPr>
        <w:t>Link - http://www.mindfulnessdiet.com/</w:t>
      </w:r>
    </w:p>
    <w:p w14:paraId="75FCE9F8" w14:textId="77777777" w:rsidR="007D62DD" w:rsidRDefault="007D62DD" w:rsidP="00DE744D">
      <w:pPr>
        <w:rPr>
          <w:b/>
          <w:sz w:val="26"/>
          <w:szCs w:val="26"/>
        </w:rPr>
      </w:pPr>
    </w:p>
    <w:p w14:paraId="02A8D632" w14:textId="77777777" w:rsidR="00DE744D" w:rsidRDefault="00DE744D" w:rsidP="00DE744D">
      <w:pPr>
        <w:rPr>
          <w:b/>
          <w:sz w:val="26"/>
          <w:szCs w:val="26"/>
        </w:rPr>
      </w:pPr>
      <w:r>
        <w:rPr>
          <w:b/>
          <w:sz w:val="26"/>
          <w:szCs w:val="26"/>
        </w:rPr>
        <w:t>Mindful Eating Course Udemy.com</w:t>
      </w:r>
    </w:p>
    <w:p w14:paraId="222DDC76" w14:textId="77777777" w:rsidR="00DE744D" w:rsidRDefault="00DE744D" w:rsidP="00DE744D">
      <w:pPr>
        <w:rPr>
          <w:szCs w:val="24"/>
        </w:rPr>
      </w:pPr>
      <w:r>
        <w:rPr>
          <w:szCs w:val="24"/>
        </w:rPr>
        <w:t>This course helps people get their eating under control by teaching about mindful eating. This is a good course to take and has a good number of enrolled students giving great feedback.</w:t>
      </w:r>
    </w:p>
    <w:p w14:paraId="546F595C" w14:textId="77777777" w:rsidR="00DE744D" w:rsidRDefault="00DE744D" w:rsidP="00DE744D">
      <w:pPr>
        <w:rPr>
          <w:szCs w:val="24"/>
        </w:rPr>
      </w:pPr>
      <w:r>
        <w:rPr>
          <w:szCs w:val="24"/>
        </w:rPr>
        <w:t xml:space="preserve">Link - https://www.udemy.com/mindful-eating-how-to-stop-overeating-and-enjoy-your-food/ </w:t>
      </w:r>
    </w:p>
    <w:p w14:paraId="4EC3FBA2" w14:textId="77777777" w:rsidR="00DE744D" w:rsidRDefault="00DE744D" w:rsidP="00DE744D">
      <w:pPr>
        <w:rPr>
          <w:szCs w:val="24"/>
        </w:rPr>
      </w:pPr>
      <w:r>
        <w:rPr>
          <w:szCs w:val="24"/>
        </w:rPr>
        <w:t>Teaching yourself mindfulness when it comes to eating will not just help you with your health and weight, it will also help you with all aspects of your life. Because once you see the amazing benefits of eating mindfully, you’re going to want to do everything in a mindful way. It’s the best way to become more successful in life.</w:t>
      </w:r>
    </w:p>
    <w:p w14:paraId="4F994E31" w14:textId="77777777" w:rsidR="00214BC9" w:rsidRDefault="00214BC9" w:rsidP="00214BC9"/>
    <w:sectPr w:rsidR="00214BC9" w:rsidSect="00100B4E">
      <w:footerReference w:type="default" r:id="rId55"/>
      <w:pgSz w:w="12240" w:h="15840"/>
      <w:pgMar w:top="1440" w:right="1440" w:bottom="1440" w:left="1440" w:header="720" w:footer="720"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67836FF" w14:textId="77777777" w:rsidR="00505FDC" w:rsidRDefault="00505FDC" w:rsidP="00100B4E">
      <w:pPr>
        <w:spacing w:after="0" w:line="240" w:lineRule="auto"/>
      </w:pPr>
      <w:r>
        <w:separator/>
      </w:r>
    </w:p>
  </w:endnote>
  <w:endnote w:type="continuationSeparator" w:id="0">
    <w:p w14:paraId="7FDC0986" w14:textId="77777777" w:rsidR="00505FDC" w:rsidRDefault="00505FDC" w:rsidP="00100B4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Calibri">
    <w:panose1 w:val="020F0502020204030204"/>
    <w:charset w:val="00"/>
    <w:family w:val="swiss"/>
    <w:pitch w:val="variable"/>
    <w:sig w:usb0="E0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618EBA7" w14:textId="77777777" w:rsidR="00100B4E" w:rsidRDefault="00100B4E">
    <w:pPr>
      <w:tabs>
        <w:tab w:val="center" w:pos="4550"/>
        <w:tab w:val="left" w:pos="5818"/>
      </w:tabs>
      <w:ind w:right="260"/>
      <w:jc w:val="right"/>
      <w:rPr>
        <w:color w:val="222A35" w:themeColor="text2" w:themeShade="80"/>
        <w:szCs w:val="24"/>
      </w:rPr>
    </w:pPr>
    <w:r>
      <w:rPr>
        <w:color w:val="8496B0" w:themeColor="text2" w:themeTint="99"/>
        <w:spacing w:val="60"/>
        <w:szCs w:val="24"/>
      </w:rPr>
      <w:t>Page</w:t>
    </w:r>
    <w:r>
      <w:rPr>
        <w:color w:val="8496B0" w:themeColor="text2" w:themeTint="99"/>
        <w:szCs w:val="24"/>
      </w:rPr>
      <w:t xml:space="preserve"> </w:t>
    </w:r>
    <w:r>
      <w:rPr>
        <w:color w:val="323E4F" w:themeColor="text2" w:themeShade="BF"/>
        <w:szCs w:val="24"/>
      </w:rPr>
      <w:fldChar w:fldCharType="begin"/>
    </w:r>
    <w:r>
      <w:rPr>
        <w:color w:val="323E4F" w:themeColor="text2" w:themeShade="BF"/>
        <w:szCs w:val="24"/>
      </w:rPr>
      <w:instrText xml:space="preserve"> PAGE   \* MERGEFORMAT </w:instrText>
    </w:r>
    <w:r>
      <w:rPr>
        <w:color w:val="323E4F" w:themeColor="text2" w:themeShade="BF"/>
        <w:szCs w:val="24"/>
      </w:rPr>
      <w:fldChar w:fldCharType="separate"/>
    </w:r>
    <w:r w:rsidR="00320066">
      <w:rPr>
        <w:noProof/>
        <w:color w:val="323E4F" w:themeColor="text2" w:themeShade="BF"/>
        <w:szCs w:val="24"/>
      </w:rPr>
      <w:t>21</w:t>
    </w:r>
    <w:r>
      <w:rPr>
        <w:color w:val="323E4F" w:themeColor="text2" w:themeShade="BF"/>
        <w:szCs w:val="24"/>
      </w:rPr>
      <w:fldChar w:fldCharType="end"/>
    </w:r>
    <w:r>
      <w:rPr>
        <w:color w:val="323E4F" w:themeColor="text2" w:themeShade="BF"/>
        <w:szCs w:val="24"/>
      </w:rPr>
      <w:t xml:space="preserve"> | </w:t>
    </w:r>
    <w:r>
      <w:rPr>
        <w:color w:val="323E4F" w:themeColor="text2" w:themeShade="BF"/>
        <w:szCs w:val="24"/>
      </w:rPr>
      <w:fldChar w:fldCharType="begin"/>
    </w:r>
    <w:r>
      <w:rPr>
        <w:color w:val="323E4F" w:themeColor="text2" w:themeShade="BF"/>
        <w:szCs w:val="24"/>
      </w:rPr>
      <w:instrText xml:space="preserve"> NUMPAGES  \* Arabic  \* MERGEFORMAT </w:instrText>
    </w:r>
    <w:r>
      <w:rPr>
        <w:color w:val="323E4F" w:themeColor="text2" w:themeShade="BF"/>
        <w:szCs w:val="24"/>
      </w:rPr>
      <w:fldChar w:fldCharType="separate"/>
    </w:r>
    <w:r w:rsidR="00320066">
      <w:rPr>
        <w:noProof/>
        <w:color w:val="323E4F" w:themeColor="text2" w:themeShade="BF"/>
        <w:szCs w:val="24"/>
      </w:rPr>
      <w:t>47</w:t>
    </w:r>
    <w:r>
      <w:rPr>
        <w:color w:val="323E4F" w:themeColor="text2" w:themeShade="BF"/>
        <w:szCs w:val="24"/>
      </w:rPr>
      <w:fldChar w:fldCharType="end"/>
    </w:r>
  </w:p>
  <w:p w14:paraId="15154A3A" w14:textId="77777777" w:rsidR="00100B4E" w:rsidRDefault="00100B4E">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83A884F" w14:textId="77777777" w:rsidR="00505FDC" w:rsidRDefault="00505FDC" w:rsidP="00100B4E">
      <w:pPr>
        <w:spacing w:after="0" w:line="240" w:lineRule="auto"/>
      </w:pPr>
      <w:r>
        <w:separator/>
      </w:r>
    </w:p>
  </w:footnote>
  <w:footnote w:type="continuationSeparator" w:id="0">
    <w:p w14:paraId="160E4456" w14:textId="77777777" w:rsidR="00505FDC" w:rsidRDefault="00505FDC" w:rsidP="00100B4E">
      <w:pPr>
        <w:spacing w:after="0" w:line="240" w:lineRule="auto"/>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attachedTemplate r:id="rId1"/>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MDEyNDEzMrIwMjc3sDBV0lEKTi0uzszPAykwrAUAQE4NrywAAAA="/>
  </w:docVars>
  <w:rsids>
    <w:rsidRoot w:val="00214BC9"/>
    <w:rsid w:val="000F710B"/>
    <w:rsid w:val="00100B4E"/>
    <w:rsid w:val="00197BD1"/>
    <w:rsid w:val="001E7F93"/>
    <w:rsid w:val="00214BC9"/>
    <w:rsid w:val="00263252"/>
    <w:rsid w:val="00265412"/>
    <w:rsid w:val="002B79B1"/>
    <w:rsid w:val="002C4C7E"/>
    <w:rsid w:val="002E2CA2"/>
    <w:rsid w:val="00320066"/>
    <w:rsid w:val="003930F8"/>
    <w:rsid w:val="003C1616"/>
    <w:rsid w:val="003F17C0"/>
    <w:rsid w:val="00450588"/>
    <w:rsid w:val="00476575"/>
    <w:rsid w:val="004A24A4"/>
    <w:rsid w:val="00505FDC"/>
    <w:rsid w:val="00534FA2"/>
    <w:rsid w:val="005410F3"/>
    <w:rsid w:val="005C2FA9"/>
    <w:rsid w:val="006123A4"/>
    <w:rsid w:val="00633B45"/>
    <w:rsid w:val="0068317D"/>
    <w:rsid w:val="00697BF5"/>
    <w:rsid w:val="006D2FA5"/>
    <w:rsid w:val="007D62DD"/>
    <w:rsid w:val="007D65D1"/>
    <w:rsid w:val="00954732"/>
    <w:rsid w:val="009C5920"/>
    <w:rsid w:val="00B0720D"/>
    <w:rsid w:val="00B342C9"/>
    <w:rsid w:val="00B66455"/>
    <w:rsid w:val="00B85268"/>
    <w:rsid w:val="00C14FBD"/>
    <w:rsid w:val="00CB34B9"/>
    <w:rsid w:val="00CD4474"/>
    <w:rsid w:val="00D532A7"/>
    <w:rsid w:val="00DB7F25"/>
    <w:rsid w:val="00DE650F"/>
    <w:rsid w:val="00DE744D"/>
    <w:rsid w:val="00E1140B"/>
    <w:rsid w:val="00E157ED"/>
    <w:rsid w:val="00EB4107"/>
    <w:rsid w:val="00F1460A"/>
    <w:rsid w:val="00F830F9"/>
    <w:rsid w:val="00F84761"/>
    <w:rsid w:val="00F85032"/>
    <w:rsid w:val="00FA007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852C398"/>
  <w15:chartTrackingRefBased/>
  <w15:docId w15:val="{C09AAF06-5B2C-4296-AA67-1CC829418EE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830F9"/>
    <w:rPr>
      <w:rFonts w:ascii="Courier New" w:hAnsi="Courier New"/>
      <w:sz w:val="24"/>
    </w:rPr>
  </w:style>
  <w:style w:type="paragraph" w:styleId="Heading1">
    <w:name w:val="heading 1"/>
    <w:basedOn w:val="Normal"/>
    <w:next w:val="Normal"/>
    <w:link w:val="Heading1Char"/>
    <w:uiPriority w:val="9"/>
    <w:qFormat/>
    <w:rsid w:val="00F830F9"/>
    <w:pPr>
      <w:keepNext/>
      <w:keepLines/>
      <w:spacing w:before="240" w:after="0"/>
      <w:outlineLvl w:val="0"/>
    </w:pPr>
    <w:rPr>
      <w:rFonts w:eastAsiaTheme="majorEastAsia" w:cstheme="majorBidi"/>
      <w:b/>
      <w:color w:val="000000" w:themeColor="text1"/>
      <w:sz w:val="32"/>
      <w:szCs w:val="32"/>
    </w:rPr>
  </w:style>
  <w:style w:type="paragraph" w:styleId="Heading2">
    <w:name w:val="heading 2"/>
    <w:basedOn w:val="Normal"/>
    <w:next w:val="Normal"/>
    <w:link w:val="Heading2Char"/>
    <w:uiPriority w:val="9"/>
    <w:semiHidden/>
    <w:unhideWhenUsed/>
    <w:qFormat/>
    <w:rsid w:val="00F830F9"/>
    <w:pPr>
      <w:keepNext/>
      <w:keepLines/>
      <w:spacing w:before="40" w:after="0"/>
      <w:outlineLvl w:val="1"/>
    </w:pPr>
    <w:rPr>
      <w:rFonts w:eastAsiaTheme="majorEastAsia" w:cstheme="majorBidi"/>
      <w:b/>
      <w:color w:val="000000" w:themeColor="text1"/>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F830F9"/>
    <w:rPr>
      <w:rFonts w:ascii="Courier New" w:eastAsiaTheme="majorEastAsia" w:hAnsi="Courier New" w:cstheme="majorBidi"/>
      <w:b/>
      <w:color w:val="000000" w:themeColor="text1"/>
      <w:sz w:val="32"/>
      <w:szCs w:val="32"/>
    </w:rPr>
  </w:style>
  <w:style w:type="character" w:customStyle="1" w:styleId="Heading2Char">
    <w:name w:val="Heading 2 Char"/>
    <w:basedOn w:val="DefaultParagraphFont"/>
    <w:link w:val="Heading2"/>
    <w:uiPriority w:val="9"/>
    <w:semiHidden/>
    <w:rsid w:val="00F830F9"/>
    <w:rPr>
      <w:rFonts w:ascii="Courier New" w:eastAsiaTheme="majorEastAsia" w:hAnsi="Courier New" w:cstheme="majorBidi"/>
      <w:b/>
      <w:color w:val="000000" w:themeColor="text1"/>
      <w:sz w:val="26"/>
      <w:szCs w:val="26"/>
    </w:rPr>
  </w:style>
  <w:style w:type="paragraph" w:styleId="TOCHeading">
    <w:name w:val="TOC Heading"/>
    <w:basedOn w:val="Heading1"/>
    <w:next w:val="Normal"/>
    <w:uiPriority w:val="39"/>
    <w:unhideWhenUsed/>
    <w:qFormat/>
    <w:rsid w:val="00100B4E"/>
    <w:pPr>
      <w:outlineLvl w:val="9"/>
    </w:pPr>
    <w:rPr>
      <w:rFonts w:asciiTheme="majorHAnsi" w:hAnsiTheme="majorHAnsi"/>
      <w:b w:val="0"/>
      <w:color w:val="2F5496" w:themeColor="accent1" w:themeShade="BF"/>
    </w:rPr>
  </w:style>
  <w:style w:type="paragraph" w:styleId="Header">
    <w:name w:val="header"/>
    <w:basedOn w:val="Normal"/>
    <w:link w:val="HeaderChar"/>
    <w:uiPriority w:val="99"/>
    <w:unhideWhenUsed/>
    <w:rsid w:val="00100B4E"/>
    <w:pPr>
      <w:tabs>
        <w:tab w:val="center" w:pos="4680"/>
        <w:tab w:val="right" w:pos="9360"/>
      </w:tabs>
      <w:spacing w:after="0" w:line="240" w:lineRule="auto"/>
    </w:pPr>
  </w:style>
  <w:style w:type="character" w:customStyle="1" w:styleId="HeaderChar">
    <w:name w:val="Header Char"/>
    <w:basedOn w:val="DefaultParagraphFont"/>
    <w:link w:val="Header"/>
    <w:uiPriority w:val="99"/>
    <w:rsid w:val="00100B4E"/>
    <w:rPr>
      <w:rFonts w:ascii="Courier New" w:hAnsi="Courier New"/>
      <w:sz w:val="24"/>
    </w:rPr>
  </w:style>
  <w:style w:type="paragraph" w:styleId="Footer">
    <w:name w:val="footer"/>
    <w:basedOn w:val="Normal"/>
    <w:link w:val="FooterChar"/>
    <w:uiPriority w:val="99"/>
    <w:unhideWhenUsed/>
    <w:rsid w:val="00100B4E"/>
    <w:pPr>
      <w:tabs>
        <w:tab w:val="center" w:pos="4680"/>
        <w:tab w:val="right" w:pos="9360"/>
      </w:tabs>
      <w:spacing w:after="0" w:line="240" w:lineRule="auto"/>
    </w:pPr>
  </w:style>
  <w:style w:type="character" w:customStyle="1" w:styleId="FooterChar">
    <w:name w:val="Footer Char"/>
    <w:basedOn w:val="DefaultParagraphFont"/>
    <w:link w:val="Footer"/>
    <w:uiPriority w:val="99"/>
    <w:rsid w:val="00100B4E"/>
    <w:rPr>
      <w:rFonts w:ascii="Courier New" w:hAnsi="Courier New"/>
      <w:sz w:val="24"/>
    </w:rPr>
  </w:style>
  <w:style w:type="paragraph" w:styleId="TOC1">
    <w:name w:val="toc 1"/>
    <w:basedOn w:val="Normal"/>
    <w:next w:val="Normal"/>
    <w:autoRedefine/>
    <w:uiPriority w:val="39"/>
    <w:unhideWhenUsed/>
    <w:rsid w:val="00534FA2"/>
    <w:pPr>
      <w:spacing w:after="100"/>
    </w:pPr>
  </w:style>
  <w:style w:type="character" w:styleId="Hyperlink">
    <w:name w:val="Hyperlink"/>
    <w:basedOn w:val="DefaultParagraphFont"/>
    <w:uiPriority w:val="99"/>
    <w:unhideWhenUsed/>
    <w:rsid w:val="00534FA2"/>
    <w:rPr>
      <w:color w:val="0563C1"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823833">
      <w:bodyDiv w:val="1"/>
      <w:marLeft w:val="0"/>
      <w:marRight w:val="0"/>
      <w:marTop w:val="0"/>
      <w:marBottom w:val="0"/>
      <w:divBdr>
        <w:top w:val="none" w:sz="0" w:space="0" w:color="auto"/>
        <w:left w:val="none" w:sz="0" w:space="0" w:color="auto"/>
        <w:bottom w:val="none" w:sz="0" w:space="0" w:color="auto"/>
        <w:right w:val="none" w:sz="0" w:space="0" w:color="auto"/>
      </w:divBdr>
    </w:div>
    <w:div w:id="47843991">
      <w:bodyDiv w:val="1"/>
      <w:marLeft w:val="0"/>
      <w:marRight w:val="0"/>
      <w:marTop w:val="0"/>
      <w:marBottom w:val="0"/>
      <w:divBdr>
        <w:top w:val="none" w:sz="0" w:space="0" w:color="auto"/>
        <w:left w:val="none" w:sz="0" w:space="0" w:color="auto"/>
        <w:bottom w:val="none" w:sz="0" w:space="0" w:color="auto"/>
        <w:right w:val="none" w:sz="0" w:space="0" w:color="auto"/>
      </w:divBdr>
    </w:div>
    <w:div w:id="100732624">
      <w:bodyDiv w:val="1"/>
      <w:marLeft w:val="0"/>
      <w:marRight w:val="0"/>
      <w:marTop w:val="0"/>
      <w:marBottom w:val="0"/>
      <w:divBdr>
        <w:top w:val="none" w:sz="0" w:space="0" w:color="auto"/>
        <w:left w:val="none" w:sz="0" w:space="0" w:color="auto"/>
        <w:bottom w:val="none" w:sz="0" w:space="0" w:color="auto"/>
        <w:right w:val="none" w:sz="0" w:space="0" w:color="auto"/>
      </w:divBdr>
    </w:div>
    <w:div w:id="401998062">
      <w:bodyDiv w:val="1"/>
      <w:marLeft w:val="0"/>
      <w:marRight w:val="0"/>
      <w:marTop w:val="0"/>
      <w:marBottom w:val="0"/>
      <w:divBdr>
        <w:top w:val="none" w:sz="0" w:space="0" w:color="auto"/>
        <w:left w:val="none" w:sz="0" w:space="0" w:color="auto"/>
        <w:bottom w:val="none" w:sz="0" w:space="0" w:color="auto"/>
        <w:right w:val="none" w:sz="0" w:space="0" w:color="auto"/>
      </w:divBdr>
    </w:div>
    <w:div w:id="725223163">
      <w:bodyDiv w:val="1"/>
      <w:marLeft w:val="0"/>
      <w:marRight w:val="0"/>
      <w:marTop w:val="0"/>
      <w:marBottom w:val="0"/>
      <w:divBdr>
        <w:top w:val="none" w:sz="0" w:space="0" w:color="auto"/>
        <w:left w:val="none" w:sz="0" w:space="0" w:color="auto"/>
        <w:bottom w:val="none" w:sz="0" w:space="0" w:color="auto"/>
        <w:right w:val="none" w:sz="0" w:space="0" w:color="auto"/>
      </w:divBdr>
    </w:div>
    <w:div w:id="960263537">
      <w:bodyDiv w:val="1"/>
      <w:marLeft w:val="0"/>
      <w:marRight w:val="0"/>
      <w:marTop w:val="0"/>
      <w:marBottom w:val="0"/>
      <w:divBdr>
        <w:top w:val="none" w:sz="0" w:space="0" w:color="auto"/>
        <w:left w:val="none" w:sz="0" w:space="0" w:color="auto"/>
        <w:bottom w:val="none" w:sz="0" w:space="0" w:color="auto"/>
        <w:right w:val="none" w:sz="0" w:space="0" w:color="auto"/>
      </w:divBdr>
    </w:div>
    <w:div w:id="994645609">
      <w:bodyDiv w:val="1"/>
      <w:marLeft w:val="0"/>
      <w:marRight w:val="0"/>
      <w:marTop w:val="0"/>
      <w:marBottom w:val="0"/>
      <w:divBdr>
        <w:top w:val="none" w:sz="0" w:space="0" w:color="auto"/>
        <w:left w:val="none" w:sz="0" w:space="0" w:color="auto"/>
        <w:bottom w:val="none" w:sz="0" w:space="0" w:color="auto"/>
        <w:right w:val="none" w:sz="0" w:space="0" w:color="auto"/>
      </w:divBdr>
    </w:div>
    <w:div w:id="1197893885">
      <w:bodyDiv w:val="1"/>
      <w:marLeft w:val="0"/>
      <w:marRight w:val="0"/>
      <w:marTop w:val="0"/>
      <w:marBottom w:val="0"/>
      <w:divBdr>
        <w:top w:val="none" w:sz="0" w:space="0" w:color="auto"/>
        <w:left w:val="none" w:sz="0" w:space="0" w:color="auto"/>
        <w:bottom w:val="none" w:sz="0" w:space="0" w:color="auto"/>
        <w:right w:val="none" w:sz="0" w:space="0" w:color="auto"/>
      </w:divBdr>
    </w:div>
    <w:div w:id="1330214765">
      <w:bodyDiv w:val="1"/>
      <w:marLeft w:val="0"/>
      <w:marRight w:val="0"/>
      <w:marTop w:val="0"/>
      <w:marBottom w:val="0"/>
      <w:divBdr>
        <w:top w:val="none" w:sz="0" w:space="0" w:color="auto"/>
        <w:left w:val="none" w:sz="0" w:space="0" w:color="auto"/>
        <w:bottom w:val="none" w:sz="0" w:space="0" w:color="auto"/>
        <w:right w:val="none" w:sz="0" w:space="0" w:color="auto"/>
      </w:divBdr>
    </w:div>
    <w:div w:id="1421487918">
      <w:bodyDiv w:val="1"/>
      <w:marLeft w:val="0"/>
      <w:marRight w:val="0"/>
      <w:marTop w:val="0"/>
      <w:marBottom w:val="0"/>
      <w:divBdr>
        <w:top w:val="none" w:sz="0" w:space="0" w:color="auto"/>
        <w:left w:val="none" w:sz="0" w:space="0" w:color="auto"/>
        <w:bottom w:val="none" w:sz="0" w:space="0" w:color="auto"/>
        <w:right w:val="none" w:sz="0" w:space="0" w:color="auto"/>
      </w:divBdr>
    </w:div>
    <w:div w:id="182003156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7.jpg"/><Relationship Id="rId18" Type="http://schemas.openxmlformats.org/officeDocument/2006/relationships/image" Target="media/image12.jpg"/><Relationship Id="rId26" Type="http://schemas.openxmlformats.org/officeDocument/2006/relationships/image" Target="media/image20.jpeg"/><Relationship Id="rId39" Type="http://schemas.openxmlformats.org/officeDocument/2006/relationships/image" Target="media/image33.jpg"/><Relationship Id="rId21" Type="http://schemas.openxmlformats.org/officeDocument/2006/relationships/image" Target="media/image15.jpg"/><Relationship Id="rId34" Type="http://schemas.openxmlformats.org/officeDocument/2006/relationships/image" Target="media/image28.jpeg"/><Relationship Id="rId42" Type="http://schemas.openxmlformats.org/officeDocument/2006/relationships/image" Target="media/image36.jpg"/><Relationship Id="rId47" Type="http://schemas.openxmlformats.org/officeDocument/2006/relationships/image" Target="media/image41.jpeg"/><Relationship Id="rId50" Type="http://schemas.openxmlformats.org/officeDocument/2006/relationships/hyperlink" Target="https://itunes.apple.com/us/app/in-the-moment-mindful-eating/id807652328?mt=8" TargetMode="External"/><Relationship Id="rId55" Type="http://schemas.openxmlformats.org/officeDocument/2006/relationships/footer" Target="footer1.xml"/><Relationship Id="rId7" Type="http://schemas.openxmlformats.org/officeDocument/2006/relationships/image" Target="media/image1.png"/><Relationship Id="rId12" Type="http://schemas.openxmlformats.org/officeDocument/2006/relationships/image" Target="media/image6.jpeg"/><Relationship Id="rId17" Type="http://schemas.openxmlformats.org/officeDocument/2006/relationships/image" Target="media/image11.jpeg"/><Relationship Id="rId25" Type="http://schemas.openxmlformats.org/officeDocument/2006/relationships/image" Target="media/image19.jpeg"/><Relationship Id="rId33" Type="http://schemas.openxmlformats.org/officeDocument/2006/relationships/image" Target="media/image27.jpeg"/><Relationship Id="rId38" Type="http://schemas.openxmlformats.org/officeDocument/2006/relationships/image" Target="media/image32.jpeg"/><Relationship Id="rId46" Type="http://schemas.openxmlformats.org/officeDocument/2006/relationships/image" Target="media/image40.jpg"/><Relationship Id="rId2" Type="http://schemas.openxmlformats.org/officeDocument/2006/relationships/styles" Target="styles.xml"/><Relationship Id="rId16" Type="http://schemas.openxmlformats.org/officeDocument/2006/relationships/image" Target="media/image10.jpeg"/><Relationship Id="rId20" Type="http://schemas.openxmlformats.org/officeDocument/2006/relationships/image" Target="media/image14.jpg"/><Relationship Id="rId29" Type="http://schemas.openxmlformats.org/officeDocument/2006/relationships/image" Target="media/image23.jpg"/><Relationship Id="rId41" Type="http://schemas.openxmlformats.org/officeDocument/2006/relationships/image" Target="media/image35.jpeg"/><Relationship Id="rId54" Type="http://schemas.openxmlformats.org/officeDocument/2006/relationships/image" Target="media/image46.jpg"/><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image" Target="media/image5.jpeg"/><Relationship Id="rId24" Type="http://schemas.openxmlformats.org/officeDocument/2006/relationships/image" Target="media/image18.jpeg"/><Relationship Id="rId32" Type="http://schemas.openxmlformats.org/officeDocument/2006/relationships/image" Target="media/image26.jpeg"/><Relationship Id="rId37" Type="http://schemas.openxmlformats.org/officeDocument/2006/relationships/image" Target="media/image31.jpeg"/><Relationship Id="rId40" Type="http://schemas.openxmlformats.org/officeDocument/2006/relationships/image" Target="media/image34.png"/><Relationship Id="rId45" Type="http://schemas.openxmlformats.org/officeDocument/2006/relationships/image" Target="media/image39.jpg"/><Relationship Id="rId53" Type="http://schemas.openxmlformats.org/officeDocument/2006/relationships/image" Target="media/image45.jpg"/><Relationship Id="rId5" Type="http://schemas.openxmlformats.org/officeDocument/2006/relationships/footnotes" Target="footnotes.xml"/><Relationship Id="rId15" Type="http://schemas.openxmlformats.org/officeDocument/2006/relationships/image" Target="media/image9.jpeg"/><Relationship Id="rId23" Type="http://schemas.openxmlformats.org/officeDocument/2006/relationships/image" Target="media/image17.jpg"/><Relationship Id="rId28" Type="http://schemas.openxmlformats.org/officeDocument/2006/relationships/image" Target="media/image22.jpg"/><Relationship Id="rId36" Type="http://schemas.openxmlformats.org/officeDocument/2006/relationships/image" Target="media/image30.jpg"/><Relationship Id="rId49" Type="http://schemas.openxmlformats.org/officeDocument/2006/relationships/image" Target="media/image43.jpeg"/><Relationship Id="rId57" Type="http://schemas.openxmlformats.org/officeDocument/2006/relationships/theme" Target="theme/theme1.xml"/><Relationship Id="rId10" Type="http://schemas.openxmlformats.org/officeDocument/2006/relationships/image" Target="media/image4.jpg"/><Relationship Id="rId19" Type="http://schemas.openxmlformats.org/officeDocument/2006/relationships/image" Target="media/image13.jpeg"/><Relationship Id="rId31" Type="http://schemas.openxmlformats.org/officeDocument/2006/relationships/image" Target="media/image25.jpg"/><Relationship Id="rId44" Type="http://schemas.openxmlformats.org/officeDocument/2006/relationships/image" Target="media/image38.jpg"/><Relationship Id="rId52" Type="http://schemas.openxmlformats.org/officeDocument/2006/relationships/hyperlink" Target="https://www.umassmed.edu/cfm/" TargetMode="External"/><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8.jpeg"/><Relationship Id="rId22" Type="http://schemas.openxmlformats.org/officeDocument/2006/relationships/image" Target="media/image16.jpg"/><Relationship Id="rId27" Type="http://schemas.openxmlformats.org/officeDocument/2006/relationships/image" Target="media/image21.jpeg"/><Relationship Id="rId30" Type="http://schemas.openxmlformats.org/officeDocument/2006/relationships/image" Target="media/image24.jpeg"/><Relationship Id="rId35" Type="http://schemas.openxmlformats.org/officeDocument/2006/relationships/image" Target="media/image29.jpeg"/><Relationship Id="rId43" Type="http://schemas.openxmlformats.org/officeDocument/2006/relationships/image" Target="media/image37.jpeg"/><Relationship Id="rId48" Type="http://schemas.openxmlformats.org/officeDocument/2006/relationships/image" Target="media/image42.jpeg"/><Relationship Id="rId56" Type="http://schemas.openxmlformats.org/officeDocument/2006/relationships/fontTable" Target="fontTable.xml"/><Relationship Id="rId8" Type="http://schemas.openxmlformats.org/officeDocument/2006/relationships/image" Target="media/image2.jpeg"/><Relationship Id="rId51" Type="http://schemas.openxmlformats.org/officeDocument/2006/relationships/image" Target="media/image44.jpg"/><Relationship Id="rId3" Type="http://schemas.openxmlformats.org/officeDocument/2006/relationships/settings" Target="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Owner\Documents\Working%20For%20April\MindfulEating-NSP\MindfulEating-NSP\TEMPLATES%20-%20DELETE%20WHEN%20DONE\Report%20TEMPLATE.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5A86F91-213D-4480-9A69-6E162B2537A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Report TEMPLATE.dotx</Template>
  <TotalTime>144</TotalTime>
  <Pages>47</Pages>
  <Words>5084</Words>
  <Characters>28985</Characters>
  <Application>Microsoft Office Word</Application>
  <DocSecurity>0</DocSecurity>
  <Lines>241</Lines>
  <Paragraphs>68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34001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Crystal Stoudemayer</dc:creator>
  <cp:keywords/>
  <dc:description/>
  <cp:lastModifiedBy>Melody Spier</cp:lastModifiedBy>
  <cp:revision>36</cp:revision>
  <dcterms:created xsi:type="dcterms:W3CDTF">2019-11-01T21:12:00Z</dcterms:created>
  <dcterms:modified xsi:type="dcterms:W3CDTF">2020-01-22T20:08:00Z</dcterms:modified>
</cp:coreProperties>
</file>