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910461" w14:textId="3EC2E014" w:rsidR="00100B4E" w:rsidRDefault="00D659FD">
      <w:r>
        <w:rPr>
          <w:noProof/>
        </w:rPr>
        <w:drawing>
          <wp:anchor distT="0" distB="0" distL="114300" distR="114300" simplePos="0" relativeHeight="251658240" behindDoc="0" locked="0" layoutInCell="1" allowOverlap="1" wp14:anchorId="7C7C51DD" wp14:editId="210F8AA1">
            <wp:simplePos x="0" y="0"/>
            <wp:positionH relativeFrom="column">
              <wp:posOffset>-971550</wp:posOffset>
            </wp:positionH>
            <wp:positionV relativeFrom="page">
              <wp:posOffset>8890</wp:posOffset>
            </wp:positionV>
            <wp:extent cx="7822565" cy="10067925"/>
            <wp:effectExtent l="0" t="0" r="6985"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de Hustles at Home eCov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22565" cy="10067925"/>
                    </a:xfrm>
                    <a:prstGeom prst="rect">
                      <a:avLst/>
                    </a:prstGeom>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2961E132" w14:textId="77777777" w:rsidR="00100B4E" w:rsidRDefault="00100B4E">
          <w:pPr>
            <w:pStyle w:val="TOCHeading"/>
          </w:pPr>
          <w:r>
            <w:t>Contents</w:t>
          </w:r>
        </w:p>
        <w:p w14:paraId="30D0AA88" w14:textId="35F4D53A" w:rsidR="00E71B23" w:rsidRDefault="002D7BFB">
          <w:pPr>
            <w:pStyle w:val="TOC1"/>
            <w:tabs>
              <w:tab w:val="right" w:leader="dot" w:pos="9350"/>
            </w:tabs>
            <w:rPr>
              <w:rFonts w:asciiTheme="minorHAnsi" w:eastAsiaTheme="minorEastAsia" w:hAnsiTheme="minorHAnsi"/>
              <w:noProof/>
              <w:sz w:val="22"/>
              <w:lang w:val="en-GB" w:eastAsia="en-GB"/>
            </w:rPr>
          </w:pPr>
          <w:r>
            <w:fldChar w:fldCharType="begin"/>
          </w:r>
          <w:r>
            <w:instrText xml:space="preserve"> TOC \o "1-3" \h \z \u </w:instrText>
          </w:r>
          <w:r>
            <w:fldChar w:fldCharType="separate"/>
          </w:r>
          <w:hyperlink w:anchor="_Toc27990457" w:history="1">
            <w:r w:rsidR="00E71B23" w:rsidRPr="001D2F7F">
              <w:rPr>
                <w:rStyle w:val="Hyperlink"/>
                <w:noProof/>
              </w:rPr>
              <w:t>Top 5 Freelancing Side Hustles You Can Do from Home</w:t>
            </w:r>
            <w:r w:rsidR="00E71B23">
              <w:rPr>
                <w:noProof/>
                <w:webHidden/>
              </w:rPr>
              <w:tab/>
            </w:r>
            <w:r w:rsidR="00E71B23">
              <w:rPr>
                <w:noProof/>
                <w:webHidden/>
              </w:rPr>
              <w:fldChar w:fldCharType="begin"/>
            </w:r>
            <w:r w:rsidR="00E71B23">
              <w:rPr>
                <w:noProof/>
                <w:webHidden/>
              </w:rPr>
              <w:instrText xml:space="preserve"> PAGEREF _Toc27990457 \h </w:instrText>
            </w:r>
            <w:r w:rsidR="00E71B23">
              <w:rPr>
                <w:noProof/>
                <w:webHidden/>
              </w:rPr>
            </w:r>
            <w:r w:rsidR="00E71B23">
              <w:rPr>
                <w:noProof/>
                <w:webHidden/>
              </w:rPr>
              <w:fldChar w:fldCharType="separate"/>
            </w:r>
            <w:r w:rsidR="00DD047D">
              <w:rPr>
                <w:noProof/>
                <w:webHidden/>
              </w:rPr>
              <w:t>3</w:t>
            </w:r>
            <w:r w:rsidR="00E71B23">
              <w:rPr>
                <w:noProof/>
                <w:webHidden/>
              </w:rPr>
              <w:fldChar w:fldCharType="end"/>
            </w:r>
          </w:hyperlink>
        </w:p>
        <w:p w14:paraId="502AFAD9" w14:textId="2FD30B64" w:rsidR="00E71B23" w:rsidRDefault="00A32AB5">
          <w:pPr>
            <w:pStyle w:val="TOC1"/>
            <w:tabs>
              <w:tab w:val="right" w:leader="dot" w:pos="9350"/>
            </w:tabs>
            <w:rPr>
              <w:rFonts w:asciiTheme="minorHAnsi" w:eastAsiaTheme="minorEastAsia" w:hAnsiTheme="minorHAnsi"/>
              <w:noProof/>
              <w:sz w:val="22"/>
              <w:lang w:val="en-GB" w:eastAsia="en-GB"/>
            </w:rPr>
          </w:pPr>
          <w:hyperlink w:anchor="_Toc27990458" w:history="1">
            <w:r w:rsidR="00E71B23" w:rsidRPr="001D2F7F">
              <w:rPr>
                <w:rStyle w:val="Hyperlink"/>
                <w:noProof/>
              </w:rPr>
              <w:t>E-Commerce: The Easiest Side Hustle to Set Up?</w:t>
            </w:r>
            <w:r w:rsidR="00E71B23">
              <w:rPr>
                <w:noProof/>
                <w:webHidden/>
              </w:rPr>
              <w:tab/>
            </w:r>
            <w:r w:rsidR="00E71B23">
              <w:rPr>
                <w:noProof/>
                <w:webHidden/>
              </w:rPr>
              <w:fldChar w:fldCharType="begin"/>
            </w:r>
            <w:r w:rsidR="00E71B23">
              <w:rPr>
                <w:noProof/>
                <w:webHidden/>
              </w:rPr>
              <w:instrText xml:space="preserve"> PAGEREF _Toc27990458 \h </w:instrText>
            </w:r>
            <w:r w:rsidR="00E71B23">
              <w:rPr>
                <w:noProof/>
                <w:webHidden/>
              </w:rPr>
            </w:r>
            <w:r w:rsidR="00E71B23">
              <w:rPr>
                <w:noProof/>
                <w:webHidden/>
              </w:rPr>
              <w:fldChar w:fldCharType="separate"/>
            </w:r>
            <w:r w:rsidR="00DD047D">
              <w:rPr>
                <w:noProof/>
                <w:webHidden/>
              </w:rPr>
              <w:t>8</w:t>
            </w:r>
            <w:r w:rsidR="00E71B23">
              <w:rPr>
                <w:noProof/>
                <w:webHidden/>
              </w:rPr>
              <w:fldChar w:fldCharType="end"/>
            </w:r>
          </w:hyperlink>
        </w:p>
        <w:p w14:paraId="1BE62FB3" w14:textId="29EC6D7B" w:rsidR="00E71B23" w:rsidRDefault="00A32AB5">
          <w:pPr>
            <w:pStyle w:val="TOC1"/>
            <w:tabs>
              <w:tab w:val="right" w:leader="dot" w:pos="9350"/>
            </w:tabs>
            <w:rPr>
              <w:rFonts w:asciiTheme="minorHAnsi" w:eastAsiaTheme="minorEastAsia" w:hAnsiTheme="minorHAnsi"/>
              <w:noProof/>
              <w:sz w:val="22"/>
              <w:lang w:val="en-GB" w:eastAsia="en-GB"/>
            </w:rPr>
          </w:pPr>
          <w:hyperlink w:anchor="_Toc27990459" w:history="1">
            <w:r w:rsidR="00E71B23" w:rsidRPr="001D2F7F">
              <w:rPr>
                <w:rStyle w:val="Hyperlink"/>
                <w:noProof/>
              </w:rPr>
              <w:t>Why Tutoring Could Be Your Next Big Side Hustle</w:t>
            </w:r>
            <w:r w:rsidR="00E71B23">
              <w:rPr>
                <w:noProof/>
                <w:webHidden/>
              </w:rPr>
              <w:tab/>
            </w:r>
            <w:r w:rsidR="00E71B23">
              <w:rPr>
                <w:noProof/>
                <w:webHidden/>
              </w:rPr>
              <w:fldChar w:fldCharType="begin"/>
            </w:r>
            <w:r w:rsidR="00E71B23">
              <w:rPr>
                <w:noProof/>
                <w:webHidden/>
              </w:rPr>
              <w:instrText xml:space="preserve"> PAGEREF _Toc27990459 \h </w:instrText>
            </w:r>
            <w:r w:rsidR="00E71B23">
              <w:rPr>
                <w:noProof/>
                <w:webHidden/>
              </w:rPr>
            </w:r>
            <w:r w:rsidR="00E71B23">
              <w:rPr>
                <w:noProof/>
                <w:webHidden/>
              </w:rPr>
              <w:fldChar w:fldCharType="separate"/>
            </w:r>
            <w:r w:rsidR="00DD047D">
              <w:rPr>
                <w:noProof/>
                <w:webHidden/>
              </w:rPr>
              <w:t>13</w:t>
            </w:r>
            <w:r w:rsidR="00E71B23">
              <w:rPr>
                <w:noProof/>
                <w:webHidden/>
              </w:rPr>
              <w:fldChar w:fldCharType="end"/>
            </w:r>
          </w:hyperlink>
        </w:p>
        <w:p w14:paraId="68C0A9D6" w14:textId="08AEDC60" w:rsidR="00E71B23" w:rsidRDefault="00A32AB5">
          <w:pPr>
            <w:pStyle w:val="TOC1"/>
            <w:tabs>
              <w:tab w:val="right" w:leader="dot" w:pos="9350"/>
            </w:tabs>
            <w:rPr>
              <w:rFonts w:asciiTheme="minorHAnsi" w:eastAsiaTheme="minorEastAsia" w:hAnsiTheme="minorHAnsi"/>
              <w:noProof/>
              <w:sz w:val="22"/>
              <w:lang w:val="en-GB" w:eastAsia="en-GB"/>
            </w:rPr>
          </w:pPr>
          <w:hyperlink w:anchor="_Toc27990460" w:history="1">
            <w:r w:rsidR="00E71B23" w:rsidRPr="001D2F7F">
              <w:rPr>
                <w:rStyle w:val="Hyperlink"/>
                <w:noProof/>
              </w:rPr>
              <w:t>Graphic Design: A Lucrative Side Hustle Opportunity</w:t>
            </w:r>
            <w:r w:rsidR="00E71B23">
              <w:rPr>
                <w:noProof/>
                <w:webHidden/>
              </w:rPr>
              <w:tab/>
            </w:r>
            <w:r w:rsidR="00E71B23">
              <w:rPr>
                <w:noProof/>
                <w:webHidden/>
              </w:rPr>
              <w:fldChar w:fldCharType="begin"/>
            </w:r>
            <w:r w:rsidR="00E71B23">
              <w:rPr>
                <w:noProof/>
                <w:webHidden/>
              </w:rPr>
              <w:instrText xml:space="preserve"> PAGEREF _Toc27990460 \h </w:instrText>
            </w:r>
            <w:r w:rsidR="00E71B23">
              <w:rPr>
                <w:noProof/>
                <w:webHidden/>
              </w:rPr>
            </w:r>
            <w:r w:rsidR="00E71B23">
              <w:rPr>
                <w:noProof/>
                <w:webHidden/>
              </w:rPr>
              <w:fldChar w:fldCharType="separate"/>
            </w:r>
            <w:r w:rsidR="00DD047D">
              <w:rPr>
                <w:noProof/>
                <w:webHidden/>
              </w:rPr>
              <w:t>18</w:t>
            </w:r>
            <w:r w:rsidR="00E71B23">
              <w:rPr>
                <w:noProof/>
                <w:webHidden/>
              </w:rPr>
              <w:fldChar w:fldCharType="end"/>
            </w:r>
          </w:hyperlink>
        </w:p>
        <w:p w14:paraId="42405F58" w14:textId="42382F31" w:rsidR="00E71B23" w:rsidRDefault="00A32AB5">
          <w:pPr>
            <w:pStyle w:val="TOC1"/>
            <w:tabs>
              <w:tab w:val="right" w:leader="dot" w:pos="9350"/>
            </w:tabs>
            <w:rPr>
              <w:rFonts w:asciiTheme="minorHAnsi" w:eastAsiaTheme="minorEastAsia" w:hAnsiTheme="minorHAnsi"/>
              <w:noProof/>
              <w:sz w:val="22"/>
              <w:lang w:val="en-GB" w:eastAsia="en-GB"/>
            </w:rPr>
          </w:pPr>
          <w:hyperlink w:anchor="_Toc27990461" w:history="1">
            <w:r w:rsidR="00E71B23" w:rsidRPr="001D2F7F">
              <w:rPr>
                <w:rStyle w:val="Hyperlink"/>
                <w:noProof/>
              </w:rPr>
              <w:t>Side Hustles for Arts and Craft Lovers</w:t>
            </w:r>
            <w:r w:rsidR="00E71B23">
              <w:rPr>
                <w:noProof/>
                <w:webHidden/>
              </w:rPr>
              <w:tab/>
            </w:r>
            <w:r w:rsidR="00E71B23">
              <w:rPr>
                <w:noProof/>
                <w:webHidden/>
              </w:rPr>
              <w:fldChar w:fldCharType="begin"/>
            </w:r>
            <w:r w:rsidR="00E71B23">
              <w:rPr>
                <w:noProof/>
                <w:webHidden/>
              </w:rPr>
              <w:instrText xml:space="preserve"> PAGEREF _Toc27990461 \h </w:instrText>
            </w:r>
            <w:r w:rsidR="00E71B23">
              <w:rPr>
                <w:noProof/>
                <w:webHidden/>
              </w:rPr>
            </w:r>
            <w:r w:rsidR="00E71B23">
              <w:rPr>
                <w:noProof/>
                <w:webHidden/>
              </w:rPr>
              <w:fldChar w:fldCharType="separate"/>
            </w:r>
            <w:r w:rsidR="00DD047D">
              <w:rPr>
                <w:noProof/>
                <w:webHidden/>
              </w:rPr>
              <w:t>22</w:t>
            </w:r>
            <w:r w:rsidR="00E71B23">
              <w:rPr>
                <w:noProof/>
                <w:webHidden/>
              </w:rPr>
              <w:fldChar w:fldCharType="end"/>
            </w:r>
          </w:hyperlink>
        </w:p>
        <w:p w14:paraId="5B4323DD" w14:textId="3A967C53" w:rsidR="00100B4E" w:rsidRDefault="002D7BFB">
          <w:r>
            <w:rPr>
              <w:b/>
              <w:bCs/>
              <w:noProof/>
            </w:rPr>
            <w:fldChar w:fldCharType="end"/>
          </w:r>
        </w:p>
      </w:sdtContent>
    </w:sdt>
    <w:p w14:paraId="045B129F" w14:textId="50A12455" w:rsidR="00091356" w:rsidRPr="0092233E" w:rsidRDefault="00100B4E" w:rsidP="00091356">
      <w:pPr>
        <w:pStyle w:val="Heading1"/>
      </w:pPr>
      <w:r>
        <w:br w:type="page"/>
      </w:r>
      <w:bookmarkStart w:id="0" w:name="_Toc27990457"/>
      <w:r w:rsidR="00091356" w:rsidRPr="0092233E">
        <w:lastRenderedPageBreak/>
        <w:t>Top 5 Freelancing Side Hustles You Can Do from Home</w:t>
      </w:r>
      <w:bookmarkEnd w:id="0"/>
    </w:p>
    <w:p w14:paraId="60D15206" w14:textId="77777777" w:rsidR="00091356" w:rsidRDefault="00091356" w:rsidP="00091356">
      <w:pPr>
        <w:rPr>
          <w:rFonts w:cs="Courier New"/>
          <w:szCs w:val="24"/>
        </w:rPr>
      </w:pPr>
    </w:p>
    <w:p w14:paraId="3EA72586" w14:textId="25A272AF" w:rsidR="001B3FDA" w:rsidRDefault="00091356" w:rsidP="00091356">
      <w:pPr>
        <w:rPr>
          <w:rFonts w:cs="Courier New"/>
          <w:szCs w:val="24"/>
        </w:rPr>
      </w:pPr>
      <w:r>
        <w:rPr>
          <w:rFonts w:cs="Courier New"/>
          <w:szCs w:val="24"/>
        </w:rPr>
        <w:t>Looking to ditch the 9 to 5? These days, it’s easier than ever before to set up your own business. Technology has made it possible to dive into the world of self-employment, working from the comfort of your own home.</w:t>
      </w:r>
    </w:p>
    <w:p w14:paraId="6416625D" w14:textId="6A4309B2" w:rsidR="00511C24" w:rsidRDefault="00511C24" w:rsidP="00091356">
      <w:pPr>
        <w:rPr>
          <w:rFonts w:cs="Courier New"/>
          <w:szCs w:val="24"/>
        </w:rPr>
      </w:pPr>
      <w:r>
        <w:rPr>
          <w:noProof/>
        </w:rPr>
        <w:drawing>
          <wp:inline distT="0" distB="0" distL="0" distR="0" wp14:anchorId="566153DC" wp14:editId="774E486C">
            <wp:extent cx="5943600" cy="3590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590925"/>
                    </a:xfrm>
                    <a:prstGeom prst="rect">
                      <a:avLst/>
                    </a:prstGeom>
                    <a:noFill/>
                    <a:ln>
                      <a:noFill/>
                    </a:ln>
                  </pic:spPr>
                </pic:pic>
              </a:graphicData>
            </a:graphic>
          </wp:inline>
        </w:drawing>
      </w:r>
    </w:p>
    <w:p w14:paraId="3355039B" w14:textId="77777777" w:rsidR="001B3FDA" w:rsidRDefault="001B3FDA" w:rsidP="00091356">
      <w:pPr>
        <w:rPr>
          <w:rFonts w:cs="Courier New"/>
          <w:szCs w:val="24"/>
        </w:rPr>
      </w:pPr>
    </w:p>
    <w:p w14:paraId="79A31DA8" w14:textId="77777777" w:rsidR="00091356" w:rsidRDefault="00091356" w:rsidP="00091356">
      <w:pPr>
        <w:rPr>
          <w:rFonts w:cs="Courier New"/>
          <w:szCs w:val="24"/>
        </w:rPr>
      </w:pPr>
      <w:r>
        <w:rPr>
          <w:rFonts w:cs="Courier New"/>
          <w:szCs w:val="24"/>
        </w:rPr>
        <w:t>Freelancing is a particularly popular side hustle option. There are lots of different freelancing careers you can get into. Here, we’ll look at just 5 freelancing side hustles you can do from home.</w:t>
      </w:r>
    </w:p>
    <w:p w14:paraId="01B5AA66" w14:textId="77777777" w:rsidR="00091356" w:rsidRDefault="00091356" w:rsidP="00091356">
      <w:pPr>
        <w:rPr>
          <w:rFonts w:cs="Courier New"/>
          <w:b/>
          <w:bCs/>
          <w:sz w:val="26"/>
          <w:szCs w:val="26"/>
        </w:rPr>
      </w:pPr>
      <w:r>
        <w:rPr>
          <w:rFonts w:cs="Courier New"/>
          <w:b/>
          <w:bCs/>
          <w:sz w:val="26"/>
          <w:szCs w:val="26"/>
        </w:rPr>
        <w:t>1. Freelance accountant</w:t>
      </w:r>
    </w:p>
    <w:p w14:paraId="3156C1FA" w14:textId="77777777" w:rsidR="00091356" w:rsidRDefault="00091356" w:rsidP="00091356">
      <w:pPr>
        <w:rPr>
          <w:rFonts w:cs="Courier New"/>
          <w:szCs w:val="24"/>
        </w:rPr>
      </w:pPr>
      <w:r>
        <w:rPr>
          <w:rFonts w:cs="Courier New"/>
          <w:szCs w:val="24"/>
        </w:rPr>
        <w:t>If you’re looking for a lucrative freelancing career, accountancy is a great choice. Given the number of self-employed is continuously increasing, the demand for accountants is high.</w:t>
      </w:r>
    </w:p>
    <w:p w14:paraId="685C7321" w14:textId="77777777" w:rsidR="00091356" w:rsidRDefault="00091356" w:rsidP="00091356">
      <w:pPr>
        <w:rPr>
          <w:rFonts w:cs="Courier New"/>
          <w:szCs w:val="24"/>
        </w:rPr>
      </w:pPr>
      <w:r>
        <w:rPr>
          <w:rFonts w:cs="Courier New"/>
          <w:szCs w:val="24"/>
        </w:rPr>
        <w:t xml:space="preserve">You can provide a competitive freelance accountancy service to all kinds of businesses and start-ups. It’s a fairly easy freelancing career to start up if you have the right </w:t>
      </w:r>
      <w:r>
        <w:rPr>
          <w:rFonts w:cs="Courier New"/>
          <w:szCs w:val="24"/>
        </w:rPr>
        <w:lastRenderedPageBreak/>
        <w:t xml:space="preserve">qualifications too. You won’t need much in the way of capital and you’ll find it easy to generate new clients. </w:t>
      </w:r>
    </w:p>
    <w:p w14:paraId="3DB9ABA1" w14:textId="77777777" w:rsidR="00091356" w:rsidRDefault="00091356" w:rsidP="00091356">
      <w:pPr>
        <w:rPr>
          <w:rFonts w:cs="Courier New"/>
          <w:szCs w:val="24"/>
        </w:rPr>
      </w:pPr>
      <w:r>
        <w:rPr>
          <w:rFonts w:cs="Courier New"/>
          <w:b/>
          <w:bCs/>
          <w:szCs w:val="24"/>
        </w:rPr>
        <w:t xml:space="preserve">Pros: </w:t>
      </w:r>
      <w:r>
        <w:rPr>
          <w:rFonts w:cs="Courier New"/>
          <w:szCs w:val="24"/>
        </w:rPr>
        <w:t>Well paid, don’t require much capital to get started and stable clients.</w:t>
      </w:r>
    </w:p>
    <w:p w14:paraId="2AC53F07" w14:textId="6C0FBBE4" w:rsidR="00511C24" w:rsidRPr="00511C24" w:rsidRDefault="00091356" w:rsidP="00091356">
      <w:pPr>
        <w:rPr>
          <w:rFonts w:cs="Courier New"/>
          <w:szCs w:val="24"/>
        </w:rPr>
      </w:pPr>
      <w:r>
        <w:rPr>
          <w:rFonts w:cs="Courier New"/>
          <w:b/>
          <w:bCs/>
          <w:szCs w:val="24"/>
        </w:rPr>
        <w:t xml:space="preserve">Cons: </w:t>
      </w:r>
      <w:r>
        <w:rPr>
          <w:rFonts w:cs="Courier New"/>
          <w:szCs w:val="24"/>
        </w:rPr>
        <w:t>Inconsistent income, requires qualifications</w:t>
      </w:r>
    </w:p>
    <w:p w14:paraId="13264324" w14:textId="77777777" w:rsidR="00091356" w:rsidRDefault="00091356" w:rsidP="00091356">
      <w:pPr>
        <w:rPr>
          <w:rFonts w:cs="Courier New"/>
          <w:b/>
          <w:bCs/>
          <w:sz w:val="26"/>
          <w:szCs w:val="26"/>
        </w:rPr>
      </w:pPr>
      <w:r>
        <w:rPr>
          <w:rFonts w:cs="Courier New"/>
          <w:b/>
          <w:bCs/>
          <w:sz w:val="26"/>
          <w:szCs w:val="26"/>
        </w:rPr>
        <w:t>2. Freelance writer</w:t>
      </w:r>
    </w:p>
    <w:p w14:paraId="3DEA6CDB" w14:textId="77777777" w:rsidR="00091356" w:rsidRDefault="00091356" w:rsidP="00091356">
      <w:pPr>
        <w:rPr>
          <w:rFonts w:cs="Courier New"/>
          <w:szCs w:val="24"/>
        </w:rPr>
      </w:pPr>
      <w:r>
        <w:rPr>
          <w:rFonts w:cs="Courier New"/>
          <w:szCs w:val="24"/>
        </w:rPr>
        <w:t>If you have a way with words, freelance writing is another opportunity available. Whether you want to write web content for businesses, blogs, reviews or even product descriptions; there’s a type of writing you can get into to fit your preferences.</w:t>
      </w:r>
    </w:p>
    <w:p w14:paraId="655EF0E9" w14:textId="578767C8" w:rsidR="00091356" w:rsidRDefault="001B3FDA" w:rsidP="00091356">
      <w:pPr>
        <w:rPr>
          <w:rFonts w:cs="Courier New"/>
          <w:szCs w:val="24"/>
        </w:rPr>
      </w:pPr>
      <w:r>
        <w:rPr>
          <w:rFonts w:cs="Courier New"/>
          <w:noProof/>
          <w:szCs w:val="24"/>
        </w:rPr>
        <w:drawing>
          <wp:anchor distT="0" distB="0" distL="114300" distR="114300" simplePos="0" relativeHeight="251660288" behindDoc="0" locked="0" layoutInCell="1" allowOverlap="1" wp14:anchorId="0D7EEE87" wp14:editId="0E8C4551">
            <wp:simplePos x="0" y="0"/>
            <wp:positionH relativeFrom="column">
              <wp:posOffset>0</wp:posOffset>
            </wp:positionH>
            <wp:positionV relativeFrom="paragraph">
              <wp:posOffset>709295</wp:posOffset>
            </wp:positionV>
            <wp:extent cx="5943600" cy="396240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ink-864958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14:sizeRelV relativeFrom="margin">
              <wp14:pctHeight>0</wp14:pctHeight>
            </wp14:sizeRelV>
          </wp:anchor>
        </w:drawing>
      </w:r>
      <w:r w:rsidR="00091356">
        <w:rPr>
          <w:rFonts w:cs="Courier New"/>
          <w:szCs w:val="24"/>
        </w:rPr>
        <w:t>You’ll also find you can write on practically any topic too. So, whatever you’re interested in, you’ll be able to write about it while getting paid.</w:t>
      </w:r>
    </w:p>
    <w:p w14:paraId="39880E5D" w14:textId="77F6F0F9" w:rsidR="001B3FDA" w:rsidRDefault="001B3FDA" w:rsidP="00091356">
      <w:pPr>
        <w:rPr>
          <w:rFonts w:cs="Courier New"/>
          <w:szCs w:val="24"/>
        </w:rPr>
      </w:pPr>
    </w:p>
    <w:p w14:paraId="064D154E" w14:textId="77777777" w:rsidR="00091356" w:rsidRDefault="00091356" w:rsidP="00091356">
      <w:pPr>
        <w:rPr>
          <w:rFonts w:cs="Courier New"/>
          <w:szCs w:val="24"/>
        </w:rPr>
      </w:pPr>
      <w:r>
        <w:rPr>
          <w:rFonts w:cs="Courier New"/>
          <w:b/>
          <w:bCs/>
          <w:szCs w:val="24"/>
        </w:rPr>
        <w:t xml:space="preserve">Pros: </w:t>
      </w:r>
      <w:r>
        <w:rPr>
          <w:rFonts w:cs="Courier New"/>
          <w:szCs w:val="24"/>
        </w:rPr>
        <w:t>Plenty of opportunities, no real qualifications required, work remotely</w:t>
      </w:r>
    </w:p>
    <w:p w14:paraId="56371213" w14:textId="77777777" w:rsidR="00091356" w:rsidRPr="000248C8" w:rsidRDefault="00091356" w:rsidP="00091356">
      <w:pPr>
        <w:rPr>
          <w:rFonts w:cs="Courier New"/>
          <w:szCs w:val="24"/>
        </w:rPr>
      </w:pPr>
      <w:r>
        <w:rPr>
          <w:rFonts w:cs="Courier New"/>
          <w:b/>
          <w:bCs/>
          <w:szCs w:val="24"/>
        </w:rPr>
        <w:t xml:space="preserve">Cons: </w:t>
      </w:r>
      <w:r>
        <w:rPr>
          <w:rFonts w:cs="Courier New"/>
          <w:szCs w:val="24"/>
        </w:rPr>
        <w:t xml:space="preserve">Inconsistent income, not the highest paid opportunity </w:t>
      </w:r>
    </w:p>
    <w:p w14:paraId="19BD3A59" w14:textId="77777777" w:rsidR="00091356" w:rsidRDefault="00091356" w:rsidP="00091356">
      <w:pPr>
        <w:rPr>
          <w:rFonts w:cs="Courier New"/>
          <w:b/>
          <w:bCs/>
          <w:sz w:val="26"/>
          <w:szCs w:val="26"/>
        </w:rPr>
      </w:pPr>
      <w:r>
        <w:rPr>
          <w:rFonts w:cs="Courier New"/>
          <w:b/>
          <w:bCs/>
          <w:sz w:val="26"/>
          <w:szCs w:val="26"/>
        </w:rPr>
        <w:lastRenderedPageBreak/>
        <w:t>3. Freelance marketer</w:t>
      </w:r>
    </w:p>
    <w:p w14:paraId="0B741AD6" w14:textId="77777777" w:rsidR="00091356" w:rsidRDefault="00091356" w:rsidP="00091356">
      <w:pPr>
        <w:rPr>
          <w:rFonts w:cs="Courier New"/>
          <w:szCs w:val="24"/>
        </w:rPr>
      </w:pPr>
      <w:r>
        <w:rPr>
          <w:rFonts w:cs="Courier New"/>
          <w:szCs w:val="24"/>
        </w:rPr>
        <w:t xml:space="preserve">Another great freelancing opportunity is to become a marketer. Digital marketing is huge right now and it’s forever changing. Many businesses simply don’t have the time, or the know-how to market their brand online. </w:t>
      </w:r>
    </w:p>
    <w:p w14:paraId="0036478E" w14:textId="77777777" w:rsidR="00091356" w:rsidRDefault="00091356" w:rsidP="00091356">
      <w:pPr>
        <w:rPr>
          <w:rFonts w:cs="Courier New"/>
          <w:szCs w:val="24"/>
        </w:rPr>
      </w:pPr>
      <w:r>
        <w:rPr>
          <w:rFonts w:cs="Courier New"/>
          <w:szCs w:val="24"/>
        </w:rPr>
        <w:t xml:space="preserve">You’ll find a lot of free courses on digital marketing you can take. This will give you the knowledge required to start offering freelance marketing services. You could also specialize in particular types of marketing too such as email marketing or social media marketing. </w:t>
      </w:r>
    </w:p>
    <w:p w14:paraId="3D63D4D3" w14:textId="77777777" w:rsidR="00091356" w:rsidRDefault="00091356" w:rsidP="00091356">
      <w:pPr>
        <w:rPr>
          <w:rFonts w:cs="Courier New"/>
          <w:szCs w:val="24"/>
        </w:rPr>
      </w:pPr>
      <w:r>
        <w:rPr>
          <w:rFonts w:cs="Courier New"/>
          <w:b/>
          <w:bCs/>
          <w:szCs w:val="24"/>
        </w:rPr>
        <w:t xml:space="preserve">Pros: </w:t>
      </w:r>
      <w:r>
        <w:rPr>
          <w:rFonts w:cs="Courier New"/>
          <w:szCs w:val="24"/>
        </w:rPr>
        <w:t xml:space="preserve">An in-demand industry, varied workload, minimal qualifications required </w:t>
      </w:r>
    </w:p>
    <w:p w14:paraId="39E86C02" w14:textId="546ED480" w:rsidR="00091356" w:rsidRDefault="001B3FDA" w:rsidP="00091356">
      <w:pPr>
        <w:rPr>
          <w:rFonts w:cs="Courier New"/>
          <w:szCs w:val="24"/>
        </w:rPr>
      </w:pPr>
      <w:r>
        <w:rPr>
          <w:rFonts w:cs="Courier New"/>
          <w:noProof/>
          <w:szCs w:val="24"/>
        </w:rPr>
        <w:drawing>
          <wp:anchor distT="0" distB="0" distL="114300" distR="114300" simplePos="0" relativeHeight="251661312" behindDoc="0" locked="0" layoutInCell="1" allowOverlap="1" wp14:anchorId="7C485BF4" wp14:editId="06EB4B36">
            <wp:simplePos x="0" y="0"/>
            <wp:positionH relativeFrom="column">
              <wp:posOffset>0</wp:posOffset>
            </wp:positionH>
            <wp:positionV relativeFrom="paragraph">
              <wp:posOffset>342900</wp:posOffset>
            </wp:positionV>
            <wp:extent cx="5943600" cy="4010025"/>
            <wp:effectExtent l="0" t="0" r="0"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usiness-2651346_192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010025"/>
                    </a:xfrm>
                    <a:prstGeom prst="rect">
                      <a:avLst/>
                    </a:prstGeom>
                  </pic:spPr>
                </pic:pic>
              </a:graphicData>
            </a:graphic>
            <wp14:sizeRelV relativeFrom="margin">
              <wp14:pctHeight>0</wp14:pctHeight>
            </wp14:sizeRelV>
          </wp:anchor>
        </w:drawing>
      </w:r>
      <w:r w:rsidR="00091356">
        <w:rPr>
          <w:rFonts w:cs="Courier New"/>
          <w:b/>
          <w:bCs/>
          <w:szCs w:val="24"/>
        </w:rPr>
        <w:t xml:space="preserve">Cons: </w:t>
      </w:r>
      <w:r w:rsidR="00091356">
        <w:rPr>
          <w:rFonts w:cs="Courier New"/>
          <w:szCs w:val="24"/>
        </w:rPr>
        <w:t xml:space="preserve">Inconsistent income, finding job opportunities </w:t>
      </w:r>
    </w:p>
    <w:p w14:paraId="6DB22492" w14:textId="0BB117BC" w:rsidR="001B3FDA" w:rsidRDefault="001B3FDA" w:rsidP="00091356">
      <w:pPr>
        <w:rPr>
          <w:rFonts w:cs="Courier New"/>
          <w:szCs w:val="24"/>
        </w:rPr>
      </w:pPr>
    </w:p>
    <w:p w14:paraId="23E834DB" w14:textId="1E4079D2" w:rsidR="00511C24" w:rsidRDefault="00511C24" w:rsidP="00091356">
      <w:pPr>
        <w:rPr>
          <w:rFonts w:cs="Courier New"/>
          <w:szCs w:val="24"/>
        </w:rPr>
      </w:pPr>
    </w:p>
    <w:p w14:paraId="2A8E32F9" w14:textId="2C465173" w:rsidR="00511C24" w:rsidRDefault="00511C24" w:rsidP="00091356">
      <w:pPr>
        <w:rPr>
          <w:rFonts w:cs="Courier New"/>
          <w:szCs w:val="24"/>
        </w:rPr>
      </w:pPr>
    </w:p>
    <w:p w14:paraId="20AF7E33" w14:textId="77777777" w:rsidR="00511C24" w:rsidRPr="00DF2F86" w:rsidRDefault="00511C24" w:rsidP="00091356">
      <w:pPr>
        <w:rPr>
          <w:rFonts w:cs="Courier New"/>
          <w:szCs w:val="24"/>
        </w:rPr>
      </w:pPr>
    </w:p>
    <w:p w14:paraId="24846A49" w14:textId="77777777" w:rsidR="00091356" w:rsidRDefault="00091356" w:rsidP="00091356">
      <w:pPr>
        <w:rPr>
          <w:rFonts w:cs="Courier New"/>
          <w:b/>
          <w:bCs/>
          <w:sz w:val="26"/>
          <w:szCs w:val="26"/>
        </w:rPr>
      </w:pPr>
      <w:r>
        <w:rPr>
          <w:rFonts w:cs="Courier New"/>
          <w:b/>
          <w:bCs/>
          <w:sz w:val="26"/>
          <w:szCs w:val="26"/>
        </w:rPr>
        <w:lastRenderedPageBreak/>
        <w:t>4. Freelance virtual assistant</w:t>
      </w:r>
    </w:p>
    <w:p w14:paraId="06EE3908" w14:textId="77777777" w:rsidR="00091356" w:rsidRDefault="00091356" w:rsidP="00091356">
      <w:pPr>
        <w:rPr>
          <w:rFonts w:cs="Courier New"/>
          <w:szCs w:val="24"/>
        </w:rPr>
      </w:pPr>
      <w:r>
        <w:rPr>
          <w:rFonts w:cs="Courier New"/>
          <w:szCs w:val="24"/>
        </w:rPr>
        <w:t>Virtual assistants are always in demand. Helping businesses to save money by hiring a freelance remote assistant, you’ll do pretty much what you would in a standard personal assistant role.</w:t>
      </w:r>
    </w:p>
    <w:p w14:paraId="7C0E9875" w14:textId="77777777" w:rsidR="00091356" w:rsidRDefault="00091356" w:rsidP="00091356">
      <w:pPr>
        <w:rPr>
          <w:rFonts w:cs="Courier New"/>
          <w:szCs w:val="24"/>
        </w:rPr>
      </w:pPr>
      <w:r>
        <w:rPr>
          <w:rFonts w:cs="Courier New"/>
          <w:szCs w:val="24"/>
        </w:rPr>
        <w:t xml:space="preserve">You’ll basically be providing administrative support to companies. This can include data entry, handling phone and email communication for the business and scheduling appointments. </w:t>
      </w:r>
    </w:p>
    <w:p w14:paraId="56FBB551" w14:textId="77777777" w:rsidR="00091356" w:rsidRDefault="00091356" w:rsidP="00091356">
      <w:pPr>
        <w:rPr>
          <w:rFonts w:cs="Courier New"/>
          <w:szCs w:val="24"/>
        </w:rPr>
      </w:pPr>
      <w:r>
        <w:rPr>
          <w:rFonts w:cs="Courier New"/>
          <w:b/>
          <w:bCs/>
          <w:szCs w:val="24"/>
        </w:rPr>
        <w:t xml:space="preserve">Pros: </w:t>
      </w:r>
      <w:r>
        <w:rPr>
          <w:rFonts w:cs="Courier New"/>
          <w:szCs w:val="24"/>
        </w:rPr>
        <w:t>High-demand, work from home, minimal qualifications required</w:t>
      </w:r>
    </w:p>
    <w:p w14:paraId="1167C529" w14:textId="77777777" w:rsidR="00091356" w:rsidRPr="002558C9" w:rsidRDefault="00091356" w:rsidP="00091356">
      <w:pPr>
        <w:rPr>
          <w:rFonts w:cs="Courier New"/>
          <w:szCs w:val="24"/>
        </w:rPr>
      </w:pPr>
      <w:r>
        <w:rPr>
          <w:rFonts w:cs="Courier New"/>
          <w:b/>
          <w:bCs/>
          <w:szCs w:val="24"/>
        </w:rPr>
        <w:t xml:space="preserve">Cons: </w:t>
      </w:r>
      <w:r>
        <w:rPr>
          <w:rFonts w:cs="Courier New"/>
          <w:szCs w:val="24"/>
        </w:rPr>
        <w:t>Pay isn’t always great, inconsistent income</w:t>
      </w:r>
    </w:p>
    <w:p w14:paraId="55037C7A" w14:textId="77777777" w:rsidR="00091356" w:rsidRDefault="00091356" w:rsidP="00091356">
      <w:pPr>
        <w:rPr>
          <w:rFonts w:cs="Courier New"/>
          <w:b/>
          <w:bCs/>
          <w:sz w:val="26"/>
          <w:szCs w:val="26"/>
        </w:rPr>
      </w:pPr>
      <w:r>
        <w:rPr>
          <w:rFonts w:cs="Courier New"/>
          <w:b/>
          <w:bCs/>
          <w:sz w:val="26"/>
          <w:szCs w:val="26"/>
        </w:rPr>
        <w:t>5. Freelance web designer</w:t>
      </w:r>
    </w:p>
    <w:p w14:paraId="01CB3236" w14:textId="32394066" w:rsidR="00091356" w:rsidRDefault="001B3FDA" w:rsidP="00091356">
      <w:pPr>
        <w:rPr>
          <w:rFonts w:cs="Courier New"/>
          <w:szCs w:val="24"/>
        </w:rPr>
      </w:pPr>
      <w:r>
        <w:rPr>
          <w:rFonts w:cs="Courier New"/>
          <w:noProof/>
          <w:szCs w:val="24"/>
        </w:rPr>
        <w:drawing>
          <wp:anchor distT="0" distB="0" distL="114300" distR="114300" simplePos="0" relativeHeight="251662336" behindDoc="0" locked="0" layoutInCell="1" allowOverlap="1" wp14:anchorId="3B96F14E" wp14:editId="483E8E9B">
            <wp:simplePos x="0" y="0"/>
            <wp:positionH relativeFrom="column">
              <wp:posOffset>0</wp:posOffset>
            </wp:positionH>
            <wp:positionV relativeFrom="paragraph">
              <wp:posOffset>702945</wp:posOffset>
            </wp:positionV>
            <wp:extent cx="5943600" cy="39624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reate-865017_192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14:sizeRelV relativeFrom="margin">
              <wp14:pctHeight>0</wp14:pctHeight>
            </wp14:sizeRelV>
          </wp:anchor>
        </w:drawing>
      </w:r>
      <w:r w:rsidR="00091356">
        <w:rPr>
          <w:rFonts w:cs="Courier New"/>
          <w:szCs w:val="24"/>
        </w:rPr>
        <w:t xml:space="preserve">Finally, another option is to become a freelance web designer. Out of all of the roles featured on this list, a web designer role does require a little more expertise. </w:t>
      </w:r>
    </w:p>
    <w:p w14:paraId="1F2F5EF3" w14:textId="14CA5C07" w:rsidR="001B3FDA" w:rsidRDefault="001B3FDA" w:rsidP="00091356">
      <w:pPr>
        <w:rPr>
          <w:rFonts w:cs="Courier New"/>
          <w:szCs w:val="24"/>
        </w:rPr>
      </w:pPr>
    </w:p>
    <w:p w14:paraId="6B51E595" w14:textId="77777777" w:rsidR="00091356" w:rsidRDefault="00091356" w:rsidP="00091356">
      <w:pPr>
        <w:rPr>
          <w:rFonts w:cs="Courier New"/>
          <w:szCs w:val="24"/>
        </w:rPr>
      </w:pPr>
      <w:r>
        <w:rPr>
          <w:rFonts w:cs="Courier New"/>
          <w:szCs w:val="24"/>
        </w:rPr>
        <w:t xml:space="preserve">The good news is, there are a lot of courses online you can take to teach yourself web design. This is particularly lucrative </w:t>
      </w:r>
      <w:r>
        <w:rPr>
          <w:rFonts w:cs="Courier New"/>
          <w:szCs w:val="24"/>
        </w:rPr>
        <w:lastRenderedPageBreak/>
        <w:t xml:space="preserve">role, giving you the opportunity to earn a really great income. Businesses are constantly looking to have websites designed or updated. So, you’ll never run out of clients in this career. </w:t>
      </w:r>
    </w:p>
    <w:p w14:paraId="3FE1662A" w14:textId="77777777" w:rsidR="00091356" w:rsidRDefault="00091356" w:rsidP="00091356">
      <w:pPr>
        <w:rPr>
          <w:rFonts w:cs="Courier New"/>
          <w:szCs w:val="24"/>
        </w:rPr>
      </w:pPr>
      <w:r>
        <w:rPr>
          <w:rFonts w:cs="Courier New"/>
          <w:b/>
          <w:bCs/>
          <w:szCs w:val="24"/>
        </w:rPr>
        <w:t xml:space="preserve">Pros: </w:t>
      </w:r>
      <w:r>
        <w:rPr>
          <w:rFonts w:cs="Courier New"/>
          <w:szCs w:val="24"/>
        </w:rPr>
        <w:t>Very lucrative career, in-demand, remote working</w:t>
      </w:r>
    </w:p>
    <w:p w14:paraId="53041995" w14:textId="078920B4" w:rsidR="001B3FDA" w:rsidRDefault="00091356" w:rsidP="00091356">
      <w:pPr>
        <w:rPr>
          <w:rFonts w:cs="Courier New"/>
          <w:szCs w:val="24"/>
        </w:rPr>
      </w:pPr>
      <w:r>
        <w:rPr>
          <w:rFonts w:cs="Courier New"/>
          <w:b/>
          <w:bCs/>
          <w:szCs w:val="24"/>
        </w:rPr>
        <w:t xml:space="preserve">Cons: </w:t>
      </w:r>
      <w:r>
        <w:rPr>
          <w:rFonts w:cs="Courier New"/>
          <w:szCs w:val="24"/>
        </w:rPr>
        <w:t>Qualifications are required, inconsistent income</w:t>
      </w:r>
    </w:p>
    <w:p w14:paraId="71C76364" w14:textId="644CDD58" w:rsidR="00091356" w:rsidRDefault="001B3FDA" w:rsidP="00091356">
      <w:pPr>
        <w:rPr>
          <w:rFonts w:cs="Courier New"/>
          <w:szCs w:val="24"/>
        </w:rPr>
      </w:pPr>
      <w:r>
        <w:rPr>
          <w:rFonts w:cs="Courier New"/>
          <w:noProof/>
          <w:szCs w:val="24"/>
        </w:rPr>
        <w:drawing>
          <wp:anchor distT="0" distB="0" distL="114300" distR="114300" simplePos="0" relativeHeight="251663360" behindDoc="0" locked="0" layoutInCell="1" allowOverlap="1" wp14:anchorId="339249DB" wp14:editId="2B8125ED">
            <wp:simplePos x="0" y="0"/>
            <wp:positionH relativeFrom="column">
              <wp:posOffset>0</wp:posOffset>
            </wp:positionH>
            <wp:positionV relativeFrom="paragraph">
              <wp:posOffset>932815</wp:posOffset>
            </wp:positionV>
            <wp:extent cx="5943600" cy="3914775"/>
            <wp:effectExtent l="0" t="0" r="0" b="952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dvertising-1238595_19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914775"/>
                    </a:xfrm>
                    <a:prstGeom prst="rect">
                      <a:avLst/>
                    </a:prstGeom>
                  </pic:spPr>
                </pic:pic>
              </a:graphicData>
            </a:graphic>
            <wp14:sizeRelV relativeFrom="margin">
              <wp14:pctHeight>0</wp14:pctHeight>
            </wp14:sizeRelV>
          </wp:anchor>
        </w:drawing>
      </w:r>
      <w:r w:rsidR="00091356">
        <w:rPr>
          <w:rFonts w:cs="Courier New"/>
          <w:szCs w:val="24"/>
        </w:rPr>
        <w:t>So, there you have it – 5 of the top freelancing careers you can do from home. You’ll notice they all have the same potential con regarding inconsistent income. This is the only real downside to freelancing as your income will change from month to month.</w:t>
      </w:r>
    </w:p>
    <w:p w14:paraId="5F564AAF" w14:textId="49E7FFCB" w:rsidR="001B3FDA" w:rsidRDefault="001B3FDA" w:rsidP="00091356">
      <w:pPr>
        <w:rPr>
          <w:rFonts w:cs="Courier New"/>
          <w:szCs w:val="24"/>
        </w:rPr>
      </w:pPr>
    </w:p>
    <w:p w14:paraId="093CE659" w14:textId="5166200A" w:rsidR="00091356" w:rsidRDefault="00091356" w:rsidP="00091356">
      <w:pPr>
        <w:rPr>
          <w:rFonts w:cs="Courier New"/>
          <w:szCs w:val="24"/>
        </w:rPr>
      </w:pPr>
      <w:r>
        <w:rPr>
          <w:rFonts w:cs="Courier New"/>
          <w:szCs w:val="24"/>
        </w:rPr>
        <w:t>However, there are things you can do to build up more stability within the job. When thinking of a freelancing career to start up in, consider what you’re interested in. There are lots of great freelancing opportunities so no matter what your skills or hobbies, you’ll find an opportunity to suit you.</w:t>
      </w:r>
    </w:p>
    <w:p w14:paraId="55E7F43A" w14:textId="3E9131AF" w:rsidR="007E0B77" w:rsidRDefault="007E0B77" w:rsidP="00091356">
      <w:pPr>
        <w:rPr>
          <w:rFonts w:cs="Courier New"/>
          <w:szCs w:val="24"/>
        </w:rPr>
      </w:pPr>
    </w:p>
    <w:p w14:paraId="0192FA89" w14:textId="77777777" w:rsidR="001B3FDA" w:rsidRDefault="001B3FDA">
      <w:pPr>
        <w:rPr>
          <w:rFonts w:eastAsiaTheme="majorEastAsia" w:cstheme="majorBidi"/>
          <w:b/>
          <w:color w:val="000000" w:themeColor="text1"/>
          <w:sz w:val="32"/>
          <w:szCs w:val="32"/>
        </w:rPr>
      </w:pPr>
      <w:bookmarkStart w:id="1" w:name="_Toc27990458"/>
      <w:r>
        <w:br w:type="page"/>
      </w:r>
    </w:p>
    <w:p w14:paraId="2278B4C6" w14:textId="03161792" w:rsidR="007E0B77" w:rsidRPr="00917DAA" w:rsidRDefault="007E0B77" w:rsidP="007E0B77">
      <w:pPr>
        <w:pStyle w:val="Heading1"/>
      </w:pPr>
      <w:r w:rsidRPr="00917DAA">
        <w:lastRenderedPageBreak/>
        <w:t>E-Commerce: The Easiest Side Hustle to Set Up?</w:t>
      </w:r>
      <w:bookmarkEnd w:id="1"/>
    </w:p>
    <w:p w14:paraId="2CC217FD" w14:textId="77777777" w:rsidR="007E0B77" w:rsidRDefault="007E0B77" w:rsidP="007E0B77">
      <w:pPr>
        <w:rPr>
          <w:rFonts w:cs="Courier New"/>
          <w:szCs w:val="24"/>
        </w:rPr>
      </w:pPr>
    </w:p>
    <w:p w14:paraId="0BBBC5A8" w14:textId="13011CFF" w:rsidR="007E0B77" w:rsidRDefault="007E0B77" w:rsidP="007E0B77">
      <w:pPr>
        <w:rPr>
          <w:rFonts w:cs="Courier New"/>
          <w:szCs w:val="24"/>
        </w:rPr>
      </w:pPr>
      <w:r>
        <w:rPr>
          <w:rFonts w:cs="Courier New"/>
          <w:szCs w:val="24"/>
        </w:rPr>
        <w:t xml:space="preserve">When you’re looking for a lucrative side hustle, e-Commerce is one of the best markets you can choose. Currently booming, the e-Commerce industry is continuously growing at an astounding rate. </w:t>
      </w:r>
    </w:p>
    <w:p w14:paraId="3D9A7A93" w14:textId="3294F8E9" w:rsidR="007E0B77" w:rsidRDefault="001B3FDA" w:rsidP="007E0B77">
      <w:pPr>
        <w:rPr>
          <w:rFonts w:cs="Courier New"/>
          <w:szCs w:val="24"/>
        </w:rPr>
      </w:pPr>
      <w:r>
        <w:rPr>
          <w:rFonts w:cs="Courier New"/>
          <w:noProof/>
          <w:szCs w:val="24"/>
        </w:rPr>
        <w:drawing>
          <wp:anchor distT="0" distB="0" distL="114300" distR="114300" simplePos="0" relativeHeight="251664384" behindDoc="0" locked="0" layoutInCell="1" allowOverlap="1" wp14:anchorId="69CA2615" wp14:editId="4C34DCB0">
            <wp:simplePos x="0" y="0"/>
            <wp:positionH relativeFrom="column">
              <wp:posOffset>0</wp:posOffset>
            </wp:positionH>
            <wp:positionV relativeFrom="paragraph">
              <wp:posOffset>721995</wp:posOffset>
            </wp:positionV>
            <wp:extent cx="5852160" cy="344805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ducation-1651259_19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52160" cy="3448050"/>
                    </a:xfrm>
                    <a:prstGeom prst="rect">
                      <a:avLst/>
                    </a:prstGeom>
                  </pic:spPr>
                </pic:pic>
              </a:graphicData>
            </a:graphic>
            <wp14:sizeRelV relativeFrom="margin">
              <wp14:pctHeight>0</wp14:pctHeight>
            </wp14:sizeRelV>
          </wp:anchor>
        </w:drawing>
      </w:r>
      <w:r w:rsidR="007E0B77">
        <w:rPr>
          <w:rFonts w:cs="Courier New"/>
          <w:szCs w:val="24"/>
        </w:rPr>
        <w:t>You don’t need a lot to get started and there are a lot of opportunities in the industry. Here, we’ll look at what e-Commerce involves, it’s pros and cons, and how to get started.</w:t>
      </w:r>
    </w:p>
    <w:p w14:paraId="7EA1F99D" w14:textId="1DBB3961" w:rsidR="001B3FDA" w:rsidRDefault="001B3FDA" w:rsidP="007E0B77">
      <w:pPr>
        <w:rPr>
          <w:rFonts w:cs="Courier New"/>
          <w:szCs w:val="24"/>
        </w:rPr>
      </w:pPr>
    </w:p>
    <w:p w14:paraId="6A5D2A3F" w14:textId="77777777" w:rsidR="007E0B77" w:rsidRDefault="007E0B77" w:rsidP="007E0B77">
      <w:pPr>
        <w:rPr>
          <w:rFonts w:cs="Courier New"/>
          <w:b/>
          <w:bCs/>
          <w:sz w:val="26"/>
          <w:szCs w:val="26"/>
        </w:rPr>
      </w:pPr>
      <w:r>
        <w:rPr>
          <w:rFonts w:cs="Courier New"/>
          <w:b/>
          <w:bCs/>
          <w:sz w:val="26"/>
          <w:szCs w:val="26"/>
        </w:rPr>
        <w:t>What is e-Commerce?</w:t>
      </w:r>
    </w:p>
    <w:p w14:paraId="309E61F2" w14:textId="32B85961" w:rsidR="001B3FDA" w:rsidRDefault="007E0B77" w:rsidP="007E0B77">
      <w:pPr>
        <w:rPr>
          <w:rFonts w:cs="Courier New"/>
          <w:szCs w:val="24"/>
        </w:rPr>
      </w:pPr>
      <w:r>
        <w:rPr>
          <w:rFonts w:cs="Courier New"/>
          <w:szCs w:val="24"/>
        </w:rPr>
        <w:t xml:space="preserve">Otherwise known as electronic commerce, e-Commerce is the term used to describe online selling and buying. It typically refers to physical goods being bought and sold online. However, it can also refer to any type of online transaction, such as services offered through the internet. </w:t>
      </w:r>
    </w:p>
    <w:p w14:paraId="58D9E0EB" w14:textId="77777777" w:rsidR="00511C24" w:rsidRDefault="007E0B77" w:rsidP="007E0B77">
      <w:pPr>
        <w:rPr>
          <w:rFonts w:cs="Courier New"/>
          <w:szCs w:val="24"/>
        </w:rPr>
      </w:pPr>
      <w:r>
        <w:rPr>
          <w:rFonts w:cs="Courier New"/>
          <w:szCs w:val="24"/>
        </w:rPr>
        <w:t xml:space="preserve">You can sell all kinds of products and services in this type of business. You can also either set up your own website to sell your goods or set up a shop on an already established platform like Shopify or EBay. </w:t>
      </w:r>
    </w:p>
    <w:p w14:paraId="6816EBAC" w14:textId="6549BCB9" w:rsidR="007E0B77" w:rsidRPr="0057592E" w:rsidRDefault="007E0B77" w:rsidP="007E0B77">
      <w:pPr>
        <w:rPr>
          <w:rFonts w:cs="Courier New"/>
          <w:szCs w:val="24"/>
        </w:rPr>
      </w:pPr>
      <w:r>
        <w:rPr>
          <w:rFonts w:cs="Courier New"/>
          <w:szCs w:val="24"/>
        </w:rPr>
        <w:t xml:space="preserve"> </w:t>
      </w:r>
    </w:p>
    <w:p w14:paraId="525C137A" w14:textId="77777777" w:rsidR="007E0B77" w:rsidRDefault="007E0B77" w:rsidP="007E0B77">
      <w:pPr>
        <w:rPr>
          <w:rFonts w:cs="Courier New"/>
          <w:b/>
          <w:bCs/>
          <w:sz w:val="26"/>
          <w:szCs w:val="26"/>
        </w:rPr>
      </w:pPr>
      <w:r>
        <w:rPr>
          <w:rFonts w:cs="Courier New"/>
          <w:b/>
          <w:bCs/>
          <w:sz w:val="26"/>
          <w:szCs w:val="26"/>
        </w:rPr>
        <w:lastRenderedPageBreak/>
        <w:t>What are the pros and cons?</w:t>
      </w:r>
    </w:p>
    <w:p w14:paraId="31642209" w14:textId="002D7303" w:rsidR="007E0B77" w:rsidRDefault="001B3FDA" w:rsidP="007E0B77">
      <w:pPr>
        <w:rPr>
          <w:rFonts w:cs="Courier New"/>
          <w:szCs w:val="24"/>
        </w:rPr>
      </w:pPr>
      <w:r>
        <w:rPr>
          <w:rFonts w:cs="Courier New"/>
          <w:noProof/>
          <w:szCs w:val="24"/>
        </w:rPr>
        <w:drawing>
          <wp:anchor distT="0" distB="0" distL="114300" distR="114300" simplePos="0" relativeHeight="251665408" behindDoc="0" locked="0" layoutInCell="1" allowOverlap="1" wp14:anchorId="7A30405E" wp14:editId="62D00945">
            <wp:simplePos x="0" y="0"/>
            <wp:positionH relativeFrom="column">
              <wp:posOffset>0</wp:posOffset>
            </wp:positionH>
            <wp:positionV relativeFrom="paragraph">
              <wp:posOffset>725170</wp:posOffset>
            </wp:positionV>
            <wp:extent cx="5943600" cy="40005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ss-556119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000500"/>
                    </a:xfrm>
                    <a:prstGeom prst="rect">
                      <a:avLst/>
                    </a:prstGeom>
                  </pic:spPr>
                </pic:pic>
              </a:graphicData>
            </a:graphic>
            <wp14:sizeRelV relativeFrom="margin">
              <wp14:pctHeight>0</wp14:pctHeight>
            </wp14:sizeRelV>
          </wp:anchor>
        </w:drawing>
      </w:r>
      <w:r w:rsidR="007E0B77">
        <w:rPr>
          <w:rFonts w:cs="Courier New"/>
          <w:szCs w:val="24"/>
        </w:rPr>
        <w:t xml:space="preserve">Like any type of career, it’s important to understand the pros and cons of e-Commerce before deciding whether or not it’s right for you. </w:t>
      </w:r>
    </w:p>
    <w:p w14:paraId="4720531C" w14:textId="0A3A7880" w:rsidR="001B3FDA" w:rsidRDefault="001B3FDA" w:rsidP="007E0B77">
      <w:pPr>
        <w:rPr>
          <w:rFonts w:cs="Courier New"/>
          <w:szCs w:val="24"/>
        </w:rPr>
      </w:pPr>
    </w:p>
    <w:p w14:paraId="697A90A1" w14:textId="77777777" w:rsidR="007E0B77" w:rsidRDefault="007E0B77" w:rsidP="007E0B77">
      <w:pPr>
        <w:rPr>
          <w:rFonts w:cs="Courier New"/>
          <w:szCs w:val="24"/>
        </w:rPr>
      </w:pPr>
      <w:r>
        <w:rPr>
          <w:rFonts w:cs="Courier New"/>
          <w:szCs w:val="24"/>
        </w:rPr>
        <w:t>So, let’s start with the pros. The main benefits of e-Commerce include:</w:t>
      </w:r>
    </w:p>
    <w:p w14:paraId="1E0B56C5" w14:textId="77777777" w:rsidR="007E0B77" w:rsidRDefault="007E0B77" w:rsidP="007E0B77">
      <w:pPr>
        <w:pStyle w:val="ListParagraph"/>
        <w:numPr>
          <w:ilvl w:val="0"/>
          <w:numId w:val="4"/>
        </w:numPr>
        <w:rPr>
          <w:rFonts w:ascii="Courier New" w:hAnsi="Courier New" w:cs="Courier New"/>
          <w:sz w:val="24"/>
          <w:szCs w:val="24"/>
          <w:lang w:val="en-US"/>
        </w:rPr>
      </w:pPr>
      <w:r>
        <w:rPr>
          <w:rFonts w:ascii="Courier New" w:hAnsi="Courier New" w:cs="Courier New"/>
          <w:sz w:val="24"/>
          <w:szCs w:val="24"/>
          <w:lang w:val="en-US"/>
        </w:rPr>
        <w:t>It’s easy to get into</w:t>
      </w:r>
    </w:p>
    <w:p w14:paraId="340C74B8" w14:textId="77777777" w:rsidR="007E0B77" w:rsidRDefault="007E0B77" w:rsidP="007E0B77">
      <w:pPr>
        <w:pStyle w:val="ListParagraph"/>
        <w:numPr>
          <w:ilvl w:val="0"/>
          <w:numId w:val="4"/>
        </w:numPr>
        <w:rPr>
          <w:rFonts w:ascii="Courier New" w:hAnsi="Courier New" w:cs="Courier New"/>
          <w:sz w:val="24"/>
          <w:szCs w:val="24"/>
          <w:lang w:val="en-US"/>
        </w:rPr>
      </w:pPr>
      <w:r>
        <w:rPr>
          <w:rFonts w:ascii="Courier New" w:hAnsi="Courier New" w:cs="Courier New"/>
          <w:sz w:val="24"/>
          <w:szCs w:val="24"/>
          <w:lang w:val="en-US"/>
        </w:rPr>
        <w:t>You could make a lot of money</w:t>
      </w:r>
    </w:p>
    <w:p w14:paraId="5CE696AD" w14:textId="77777777" w:rsidR="007E0B77" w:rsidRDefault="007E0B77" w:rsidP="007E0B77">
      <w:pPr>
        <w:pStyle w:val="ListParagraph"/>
        <w:numPr>
          <w:ilvl w:val="0"/>
          <w:numId w:val="4"/>
        </w:numPr>
        <w:rPr>
          <w:rFonts w:ascii="Courier New" w:hAnsi="Courier New" w:cs="Courier New"/>
          <w:sz w:val="24"/>
          <w:szCs w:val="24"/>
          <w:lang w:val="en-US"/>
        </w:rPr>
      </w:pPr>
      <w:r>
        <w:rPr>
          <w:rFonts w:ascii="Courier New" w:hAnsi="Courier New" w:cs="Courier New"/>
          <w:sz w:val="24"/>
          <w:szCs w:val="24"/>
          <w:lang w:val="en-US"/>
        </w:rPr>
        <w:t>You can offer goods locally or internationally</w:t>
      </w:r>
    </w:p>
    <w:p w14:paraId="152F50E7" w14:textId="77777777" w:rsidR="007E0B77" w:rsidRDefault="007E0B77" w:rsidP="007E0B77">
      <w:pPr>
        <w:pStyle w:val="ListParagraph"/>
        <w:numPr>
          <w:ilvl w:val="0"/>
          <w:numId w:val="4"/>
        </w:numPr>
        <w:rPr>
          <w:rFonts w:ascii="Courier New" w:hAnsi="Courier New" w:cs="Courier New"/>
          <w:sz w:val="24"/>
          <w:szCs w:val="24"/>
          <w:lang w:val="en-US"/>
        </w:rPr>
      </w:pPr>
      <w:r>
        <w:rPr>
          <w:rFonts w:ascii="Courier New" w:hAnsi="Courier New" w:cs="Courier New"/>
          <w:sz w:val="24"/>
          <w:szCs w:val="24"/>
          <w:lang w:val="en-US"/>
        </w:rPr>
        <w:t>Affordable to set up</w:t>
      </w:r>
    </w:p>
    <w:p w14:paraId="533F7087" w14:textId="77777777" w:rsidR="007E0B77" w:rsidRDefault="007E0B77" w:rsidP="007E0B77">
      <w:pPr>
        <w:rPr>
          <w:rFonts w:cs="Courier New"/>
          <w:szCs w:val="24"/>
        </w:rPr>
      </w:pPr>
      <w:r>
        <w:rPr>
          <w:rFonts w:cs="Courier New"/>
          <w:szCs w:val="24"/>
        </w:rPr>
        <w:t xml:space="preserve">You’ll find e-Commerce is one of the easiest side hustles to set up. You can start by setting up a store on an already established platform. You’ll also find everything you need, such as suppliers, online. </w:t>
      </w:r>
    </w:p>
    <w:p w14:paraId="43CCD73D" w14:textId="3395D603" w:rsidR="007E0B77" w:rsidRDefault="00767E81" w:rsidP="007E0B77">
      <w:pPr>
        <w:rPr>
          <w:rFonts w:cs="Courier New"/>
          <w:szCs w:val="24"/>
        </w:rPr>
      </w:pPr>
      <w:r>
        <w:rPr>
          <w:rFonts w:cs="Courier New"/>
          <w:noProof/>
          <w:szCs w:val="24"/>
        </w:rPr>
        <w:lastRenderedPageBreak/>
        <w:drawing>
          <wp:anchor distT="0" distB="0" distL="114300" distR="114300" simplePos="0" relativeHeight="251666432" behindDoc="0" locked="0" layoutInCell="1" allowOverlap="1" wp14:anchorId="6CF503AE" wp14:editId="1D26BA81">
            <wp:simplePos x="0" y="0"/>
            <wp:positionH relativeFrom="column">
              <wp:posOffset>0</wp:posOffset>
            </wp:positionH>
            <wp:positionV relativeFrom="paragraph">
              <wp:posOffset>904875</wp:posOffset>
            </wp:positionV>
            <wp:extent cx="5953125" cy="3968750"/>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ducation-1580143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53125" cy="3968750"/>
                    </a:xfrm>
                    <a:prstGeom prst="rect">
                      <a:avLst/>
                    </a:prstGeom>
                  </pic:spPr>
                </pic:pic>
              </a:graphicData>
            </a:graphic>
            <wp14:sizeRelV relativeFrom="margin">
              <wp14:pctHeight>0</wp14:pctHeight>
            </wp14:sizeRelV>
          </wp:anchor>
        </w:drawing>
      </w:r>
      <w:r w:rsidR="007E0B77">
        <w:rPr>
          <w:rFonts w:cs="Courier New"/>
          <w:szCs w:val="24"/>
        </w:rPr>
        <w:t>The e-Commerce industry is booming right now, and it shows no signs of slowing down. Therefore, this is also a career opportunity which enables you to earn a significant amount of money potentially.</w:t>
      </w:r>
    </w:p>
    <w:p w14:paraId="7DF8B7DE" w14:textId="5BF726BC" w:rsidR="001B3FDA" w:rsidRDefault="001B3FDA" w:rsidP="007E0B77">
      <w:pPr>
        <w:rPr>
          <w:rFonts w:cs="Courier New"/>
          <w:szCs w:val="24"/>
        </w:rPr>
      </w:pPr>
    </w:p>
    <w:p w14:paraId="246A2417" w14:textId="77777777" w:rsidR="007E0B77" w:rsidRDefault="007E0B77" w:rsidP="007E0B77">
      <w:pPr>
        <w:rPr>
          <w:rFonts w:cs="Courier New"/>
          <w:szCs w:val="24"/>
        </w:rPr>
      </w:pPr>
      <w:r>
        <w:rPr>
          <w:rFonts w:cs="Courier New"/>
          <w:szCs w:val="24"/>
        </w:rPr>
        <w:t xml:space="preserve">You can also choose whether you want to sell locally or expand internationally. This gives you access to millions of potential customers. Plus, there is the added advantage that it’s affordable to set up. Starting an e-Commerce store is much more affordable than setting up a physical store. </w:t>
      </w:r>
    </w:p>
    <w:p w14:paraId="16F75389" w14:textId="77777777" w:rsidR="007E0B77" w:rsidRDefault="007E0B77" w:rsidP="007E0B77">
      <w:pPr>
        <w:rPr>
          <w:rFonts w:cs="Courier New"/>
          <w:szCs w:val="24"/>
        </w:rPr>
      </w:pPr>
      <w:r>
        <w:rPr>
          <w:rFonts w:cs="Courier New"/>
          <w:szCs w:val="24"/>
        </w:rPr>
        <w:t>So, what about the cons? The main disadvantages of e-Commerce include:</w:t>
      </w:r>
    </w:p>
    <w:p w14:paraId="294C65B2" w14:textId="77777777" w:rsidR="007E0B77" w:rsidRDefault="007E0B77" w:rsidP="007E0B77">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High competition</w:t>
      </w:r>
    </w:p>
    <w:p w14:paraId="72E6169B" w14:textId="77777777" w:rsidR="007E0B77" w:rsidRDefault="007E0B77" w:rsidP="007E0B77">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Risk of fraudulent transactions</w:t>
      </w:r>
    </w:p>
    <w:p w14:paraId="7FFE3A4E" w14:textId="77777777" w:rsidR="007E0B77" w:rsidRDefault="007E0B77" w:rsidP="007E0B77">
      <w:pPr>
        <w:pStyle w:val="ListParagraph"/>
        <w:numPr>
          <w:ilvl w:val="0"/>
          <w:numId w:val="5"/>
        </w:numPr>
        <w:rPr>
          <w:rFonts w:ascii="Courier New" w:hAnsi="Courier New" w:cs="Courier New"/>
          <w:sz w:val="24"/>
          <w:szCs w:val="24"/>
          <w:lang w:val="en-US"/>
        </w:rPr>
      </w:pPr>
      <w:r>
        <w:rPr>
          <w:rFonts w:ascii="Courier New" w:hAnsi="Courier New" w:cs="Courier New"/>
          <w:sz w:val="24"/>
          <w:szCs w:val="24"/>
          <w:lang w:val="en-US"/>
        </w:rPr>
        <w:t>Downtime can be costly</w:t>
      </w:r>
    </w:p>
    <w:p w14:paraId="4B192484" w14:textId="77777777" w:rsidR="00511C24" w:rsidRDefault="00511C24" w:rsidP="007E0B77">
      <w:pPr>
        <w:rPr>
          <w:rFonts w:cs="Courier New"/>
          <w:szCs w:val="24"/>
        </w:rPr>
      </w:pPr>
    </w:p>
    <w:p w14:paraId="30C6F836" w14:textId="77777777" w:rsidR="00511C24" w:rsidRDefault="00511C24" w:rsidP="007E0B77">
      <w:pPr>
        <w:rPr>
          <w:rFonts w:cs="Courier New"/>
          <w:szCs w:val="24"/>
        </w:rPr>
      </w:pPr>
    </w:p>
    <w:p w14:paraId="570FC83B" w14:textId="1E9AB964" w:rsidR="007E0B77" w:rsidRDefault="007E0B77" w:rsidP="007E0B77">
      <w:pPr>
        <w:rPr>
          <w:rFonts w:cs="Courier New"/>
          <w:szCs w:val="24"/>
        </w:rPr>
      </w:pPr>
      <w:r>
        <w:rPr>
          <w:rFonts w:cs="Courier New"/>
          <w:szCs w:val="24"/>
        </w:rPr>
        <w:lastRenderedPageBreak/>
        <w:t xml:space="preserve">You’ll find there is a lot of competition within the e-Commerce sector. This means you’re going to need to ensure you’re offering competitive pricing, as well as something different to your competitors. </w:t>
      </w:r>
    </w:p>
    <w:p w14:paraId="1381700E" w14:textId="77777777" w:rsidR="007E0B77" w:rsidRDefault="007E0B77" w:rsidP="007E0B77">
      <w:pPr>
        <w:rPr>
          <w:rFonts w:cs="Courier New"/>
          <w:szCs w:val="24"/>
        </w:rPr>
      </w:pPr>
      <w:r>
        <w:rPr>
          <w:rFonts w:cs="Courier New"/>
          <w:szCs w:val="24"/>
        </w:rPr>
        <w:t xml:space="preserve">Fraudulent transactions are also a worry. Fraudsters commonly try to steal from businesses through chargebacks. You also run the risk that even a few minutes of downtime for the business, could result in a loss of a lot of sales. </w:t>
      </w:r>
    </w:p>
    <w:p w14:paraId="67B47CC9" w14:textId="456CDAF1" w:rsidR="007E0B77" w:rsidRPr="006C4C5E" w:rsidRDefault="00890F0C" w:rsidP="007E0B77">
      <w:pPr>
        <w:rPr>
          <w:rFonts w:cs="Courier New"/>
          <w:szCs w:val="24"/>
        </w:rPr>
      </w:pPr>
      <w:r>
        <w:rPr>
          <w:rFonts w:cs="Courier New"/>
          <w:noProof/>
          <w:szCs w:val="24"/>
        </w:rPr>
        <w:drawing>
          <wp:anchor distT="0" distB="0" distL="114300" distR="114300" simplePos="0" relativeHeight="251667456" behindDoc="0" locked="0" layoutInCell="1" allowOverlap="1" wp14:anchorId="4EF6C682" wp14:editId="6918EAF6">
            <wp:simplePos x="0" y="0"/>
            <wp:positionH relativeFrom="column">
              <wp:posOffset>0</wp:posOffset>
            </wp:positionH>
            <wp:positionV relativeFrom="paragraph">
              <wp:posOffset>584795</wp:posOffset>
            </wp:positionV>
            <wp:extent cx="5943600" cy="3807460"/>
            <wp:effectExtent l="0" t="0" r="0" b="952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bay-881309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807460"/>
                    </a:xfrm>
                    <a:prstGeom prst="rect">
                      <a:avLst/>
                    </a:prstGeom>
                  </pic:spPr>
                </pic:pic>
              </a:graphicData>
            </a:graphic>
            <wp14:sizeRelV relativeFrom="margin">
              <wp14:pctHeight>0</wp14:pctHeight>
            </wp14:sizeRelV>
          </wp:anchor>
        </w:drawing>
      </w:r>
      <w:r w:rsidR="007E0B77">
        <w:rPr>
          <w:rFonts w:cs="Courier New"/>
          <w:szCs w:val="24"/>
        </w:rPr>
        <w:t xml:space="preserve">These are the main pros and cons you need to consider before deciding whether e-Commerce is right for you. </w:t>
      </w:r>
    </w:p>
    <w:p w14:paraId="0291D49A" w14:textId="77777777" w:rsidR="00890F0C" w:rsidRDefault="00890F0C" w:rsidP="007E0B77">
      <w:pPr>
        <w:rPr>
          <w:rFonts w:cs="Courier New"/>
          <w:b/>
          <w:bCs/>
          <w:sz w:val="26"/>
          <w:szCs w:val="26"/>
        </w:rPr>
      </w:pPr>
    </w:p>
    <w:p w14:paraId="12241199" w14:textId="4D5B5F89" w:rsidR="007E0B77" w:rsidRDefault="007E0B77" w:rsidP="007E0B77">
      <w:pPr>
        <w:rPr>
          <w:rFonts w:cs="Courier New"/>
          <w:b/>
          <w:bCs/>
          <w:sz w:val="26"/>
          <w:szCs w:val="26"/>
        </w:rPr>
      </w:pPr>
      <w:r>
        <w:rPr>
          <w:rFonts w:cs="Courier New"/>
          <w:b/>
          <w:bCs/>
          <w:sz w:val="26"/>
          <w:szCs w:val="26"/>
        </w:rPr>
        <w:t>How to get started</w:t>
      </w:r>
    </w:p>
    <w:p w14:paraId="1A9DEC9D" w14:textId="2F95CFD8" w:rsidR="00767E81" w:rsidRDefault="007E0B77" w:rsidP="007E0B77">
      <w:pPr>
        <w:rPr>
          <w:rFonts w:cs="Courier New"/>
          <w:szCs w:val="24"/>
        </w:rPr>
      </w:pPr>
      <w:r>
        <w:rPr>
          <w:rFonts w:cs="Courier New"/>
          <w:szCs w:val="24"/>
        </w:rPr>
        <w:t xml:space="preserve">If you do decide e-Commerce is the right-side hustle for you, it’s important to research as much as you can. This means researching the types of products that are currently in demand, comparing suppliers and also researching the laws and regulations you’ll need to follow. </w:t>
      </w:r>
    </w:p>
    <w:p w14:paraId="3D3E3CD2" w14:textId="45D96A4C" w:rsidR="00767E81" w:rsidRDefault="007E0B77" w:rsidP="007E0B77">
      <w:pPr>
        <w:rPr>
          <w:rFonts w:cs="Courier New"/>
          <w:szCs w:val="24"/>
        </w:rPr>
      </w:pPr>
      <w:r>
        <w:rPr>
          <w:rFonts w:cs="Courier New"/>
          <w:szCs w:val="24"/>
        </w:rPr>
        <w:lastRenderedPageBreak/>
        <w:t xml:space="preserve">It’s best to start by opening up a shop on an established platform. That could be EBay, Shopify, Etsy or even Amazon marketplace. </w:t>
      </w:r>
    </w:p>
    <w:p w14:paraId="56AE765E" w14:textId="787873FB" w:rsidR="007E0B77" w:rsidRDefault="00767E81" w:rsidP="007E0B77">
      <w:pPr>
        <w:rPr>
          <w:rFonts w:cs="Courier New"/>
          <w:szCs w:val="24"/>
        </w:rPr>
      </w:pPr>
      <w:r>
        <w:rPr>
          <w:rFonts w:cs="Courier New"/>
          <w:noProof/>
          <w:szCs w:val="24"/>
        </w:rPr>
        <w:drawing>
          <wp:anchor distT="0" distB="0" distL="114300" distR="114300" simplePos="0" relativeHeight="251668480" behindDoc="0" locked="0" layoutInCell="1" allowOverlap="1" wp14:anchorId="6D21C70D" wp14:editId="3766B717">
            <wp:simplePos x="0" y="0"/>
            <wp:positionH relativeFrom="column">
              <wp:posOffset>0</wp:posOffset>
            </wp:positionH>
            <wp:positionV relativeFrom="paragraph">
              <wp:posOffset>920750</wp:posOffset>
            </wp:positionV>
            <wp:extent cx="5960745" cy="3009900"/>
            <wp:effectExtent l="0" t="0" r="1905"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commerce-2140604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60745" cy="3009900"/>
                    </a:xfrm>
                    <a:prstGeom prst="rect">
                      <a:avLst/>
                    </a:prstGeom>
                  </pic:spPr>
                </pic:pic>
              </a:graphicData>
            </a:graphic>
            <wp14:sizeRelV relativeFrom="margin">
              <wp14:pctHeight>0</wp14:pctHeight>
            </wp14:sizeRelV>
          </wp:anchor>
        </w:drawing>
      </w:r>
      <w:r w:rsidR="007E0B77">
        <w:rPr>
          <w:rFonts w:cs="Courier New"/>
          <w:szCs w:val="24"/>
        </w:rPr>
        <w:t xml:space="preserve">With Amazon for example, you’ll have the option to ship products yourself, or choose Amazon fulfilment. The latter is a great option as you won’t need to store physical products and you also won’t need to worry about shipping. </w:t>
      </w:r>
    </w:p>
    <w:p w14:paraId="17B0160A" w14:textId="4151C17B" w:rsidR="00767E81" w:rsidRDefault="00767E81" w:rsidP="007E0B77">
      <w:pPr>
        <w:rPr>
          <w:rFonts w:cs="Courier New"/>
          <w:szCs w:val="24"/>
        </w:rPr>
      </w:pPr>
    </w:p>
    <w:p w14:paraId="7DFFCF08" w14:textId="62DC0F04" w:rsidR="007E0B77" w:rsidRDefault="007E0B77" w:rsidP="007E0B77">
      <w:pPr>
        <w:rPr>
          <w:rFonts w:cs="Courier New"/>
          <w:szCs w:val="24"/>
        </w:rPr>
      </w:pPr>
      <w:r>
        <w:rPr>
          <w:rFonts w:cs="Courier New"/>
          <w:szCs w:val="24"/>
        </w:rPr>
        <w:t xml:space="preserve">E-Commerce can be a great way to make additional income. It can also help you to get into the world of self-employment with very little capital. Just remember to do as much research as you can before getting started. That way, you’ll stand a much better chance of success in this competitive industry. </w:t>
      </w:r>
    </w:p>
    <w:p w14:paraId="2F39035E" w14:textId="3942EABD" w:rsidR="00B91B66" w:rsidRDefault="00B91B66" w:rsidP="007E0B77">
      <w:pPr>
        <w:rPr>
          <w:rFonts w:cs="Courier New"/>
          <w:szCs w:val="24"/>
        </w:rPr>
      </w:pPr>
    </w:p>
    <w:p w14:paraId="21FAD6BA" w14:textId="77777777" w:rsidR="00767E81" w:rsidRDefault="00767E81">
      <w:pPr>
        <w:rPr>
          <w:rFonts w:eastAsiaTheme="majorEastAsia" w:cstheme="majorBidi"/>
          <w:b/>
          <w:color w:val="000000" w:themeColor="text1"/>
          <w:sz w:val="32"/>
          <w:szCs w:val="32"/>
        </w:rPr>
      </w:pPr>
      <w:bookmarkStart w:id="2" w:name="_Toc27990459"/>
      <w:r>
        <w:br w:type="page"/>
      </w:r>
    </w:p>
    <w:p w14:paraId="09AEE1BE" w14:textId="134D9286" w:rsidR="00B91B66" w:rsidRPr="00D11C71" w:rsidRDefault="00B91B66" w:rsidP="00B91B66">
      <w:pPr>
        <w:pStyle w:val="Heading1"/>
      </w:pPr>
      <w:r w:rsidRPr="00D11C71">
        <w:lastRenderedPageBreak/>
        <w:t>Why Tutoring Could Be Your Next Big Side Hustle</w:t>
      </w:r>
      <w:bookmarkEnd w:id="2"/>
    </w:p>
    <w:p w14:paraId="5FAA27C3" w14:textId="77777777" w:rsidR="00B91B66" w:rsidRDefault="00B91B66" w:rsidP="00B91B66">
      <w:pPr>
        <w:rPr>
          <w:rFonts w:cs="Courier New"/>
          <w:szCs w:val="24"/>
        </w:rPr>
      </w:pPr>
    </w:p>
    <w:p w14:paraId="1516EA1A" w14:textId="7F75A78F" w:rsidR="00B91B66" w:rsidRDefault="00B91B66" w:rsidP="00B91B66">
      <w:pPr>
        <w:rPr>
          <w:rFonts w:cs="Courier New"/>
          <w:szCs w:val="24"/>
        </w:rPr>
      </w:pPr>
      <w:r>
        <w:rPr>
          <w:rFonts w:cs="Courier New"/>
          <w:szCs w:val="24"/>
        </w:rPr>
        <w:t>Stuck trying to think of ways to earn additional money? There are lots of different work from home opportunities you can take advantage of. One potentially lucrative option is to become a tutor.</w:t>
      </w:r>
    </w:p>
    <w:p w14:paraId="2B1FA424" w14:textId="72289896" w:rsidR="00B91B66" w:rsidRDefault="00767E81" w:rsidP="00B91B66">
      <w:pPr>
        <w:rPr>
          <w:rFonts w:cs="Courier New"/>
          <w:szCs w:val="24"/>
        </w:rPr>
      </w:pPr>
      <w:r>
        <w:rPr>
          <w:rFonts w:cs="Courier New"/>
          <w:noProof/>
          <w:szCs w:val="24"/>
        </w:rPr>
        <w:drawing>
          <wp:anchor distT="0" distB="0" distL="114300" distR="114300" simplePos="0" relativeHeight="251669504" behindDoc="0" locked="0" layoutInCell="1" allowOverlap="1" wp14:anchorId="1EEA771C" wp14:editId="16711B00">
            <wp:simplePos x="0" y="0"/>
            <wp:positionH relativeFrom="column">
              <wp:posOffset>0</wp:posOffset>
            </wp:positionH>
            <wp:positionV relativeFrom="paragraph">
              <wp:posOffset>902970</wp:posOffset>
            </wp:positionV>
            <wp:extent cx="5943600" cy="4265930"/>
            <wp:effectExtent l="0" t="0" r="0" b="127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ildren-learning-1359728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265930"/>
                    </a:xfrm>
                    <a:prstGeom prst="rect">
                      <a:avLst/>
                    </a:prstGeom>
                  </pic:spPr>
                </pic:pic>
              </a:graphicData>
            </a:graphic>
          </wp:anchor>
        </w:drawing>
      </w:r>
      <w:r w:rsidR="00B91B66">
        <w:rPr>
          <w:rFonts w:cs="Courier New"/>
          <w:szCs w:val="24"/>
        </w:rPr>
        <w:t>Tutoring offers a lot of great opportunities for those looking to work from home. Not only does it give you the freedom to be your own boss eventually, but it also lets you make a living doing something you love.</w:t>
      </w:r>
    </w:p>
    <w:p w14:paraId="2F0C7251" w14:textId="08564F30" w:rsidR="00767E81" w:rsidRDefault="00767E81" w:rsidP="00B91B66">
      <w:pPr>
        <w:rPr>
          <w:rFonts w:cs="Courier New"/>
          <w:szCs w:val="24"/>
        </w:rPr>
      </w:pPr>
    </w:p>
    <w:p w14:paraId="77E8B17F" w14:textId="77777777" w:rsidR="00B91B66" w:rsidRDefault="00B91B66" w:rsidP="00B91B66">
      <w:pPr>
        <w:rPr>
          <w:rFonts w:cs="Courier New"/>
          <w:szCs w:val="24"/>
        </w:rPr>
      </w:pPr>
      <w:r>
        <w:rPr>
          <w:rFonts w:cs="Courier New"/>
          <w:szCs w:val="24"/>
        </w:rPr>
        <w:t xml:space="preserve">Here, you’ll discover everything you need to know about tutoring to help you decide if it’s right for you. </w:t>
      </w:r>
    </w:p>
    <w:p w14:paraId="34EE4CB9" w14:textId="77777777" w:rsidR="00B91B66" w:rsidRPr="00BE5FDC" w:rsidRDefault="00B91B66" w:rsidP="00B91B66">
      <w:pPr>
        <w:rPr>
          <w:rFonts w:cs="Courier New"/>
          <w:b/>
          <w:bCs/>
          <w:sz w:val="26"/>
          <w:szCs w:val="26"/>
        </w:rPr>
      </w:pPr>
      <w:r w:rsidRPr="00BE5FDC">
        <w:rPr>
          <w:rFonts w:cs="Courier New"/>
          <w:b/>
          <w:bCs/>
          <w:sz w:val="26"/>
          <w:szCs w:val="26"/>
        </w:rPr>
        <w:t>What is tutoring?</w:t>
      </w:r>
    </w:p>
    <w:p w14:paraId="35022B27" w14:textId="77777777" w:rsidR="00B91B66" w:rsidRDefault="00B91B66" w:rsidP="00B91B66">
      <w:pPr>
        <w:rPr>
          <w:rFonts w:cs="Courier New"/>
          <w:szCs w:val="24"/>
        </w:rPr>
      </w:pPr>
      <w:r>
        <w:rPr>
          <w:rFonts w:cs="Courier New"/>
          <w:szCs w:val="24"/>
        </w:rPr>
        <w:t xml:space="preserve">Tutoring is basically offering your services to teach others your skills. They are private teachers, helping their students to develop their knowledge and skills. </w:t>
      </w:r>
    </w:p>
    <w:p w14:paraId="2F3E37C2" w14:textId="77777777" w:rsidR="00B91B66" w:rsidRPr="006A131F" w:rsidRDefault="00B91B66" w:rsidP="00B91B66">
      <w:pPr>
        <w:rPr>
          <w:rFonts w:cs="Courier New"/>
          <w:szCs w:val="24"/>
        </w:rPr>
      </w:pPr>
      <w:r>
        <w:rPr>
          <w:rFonts w:cs="Courier New"/>
          <w:szCs w:val="24"/>
        </w:rPr>
        <w:lastRenderedPageBreak/>
        <w:t xml:space="preserve">You can become a tutor in practically anything. It could be music lessons, math tutoring or even business tutoring. Whatever knowledge and skills you’ve generated over the years, you can use tutoring to earn money through them. </w:t>
      </w:r>
    </w:p>
    <w:p w14:paraId="00EDD6FC" w14:textId="77777777" w:rsidR="00B91B66" w:rsidRPr="00BE5FDC" w:rsidRDefault="00B91B66" w:rsidP="00B91B66">
      <w:pPr>
        <w:rPr>
          <w:rFonts w:cs="Courier New"/>
          <w:b/>
          <w:bCs/>
          <w:sz w:val="26"/>
          <w:szCs w:val="26"/>
        </w:rPr>
      </w:pPr>
      <w:r w:rsidRPr="00BE5FDC">
        <w:rPr>
          <w:rFonts w:cs="Courier New"/>
          <w:b/>
          <w:bCs/>
          <w:sz w:val="26"/>
          <w:szCs w:val="26"/>
        </w:rPr>
        <w:t>Where can you find work?</w:t>
      </w:r>
    </w:p>
    <w:p w14:paraId="3F5D3C4B" w14:textId="32516FB5" w:rsidR="00B91B66" w:rsidRDefault="00767E81" w:rsidP="00B91B66">
      <w:pPr>
        <w:rPr>
          <w:rFonts w:cs="Courier New"/>
          <w:szCs w:val="24"/>
        </w:rPr>
      </w:pPr>
      <w:r>
        <w:rPr>
          <w:rFonts w:cs="Courier New"/>
          <w:noProof/>
          <w:szCs w:val="24"/>
        </w:rPr>
        <w:drawing>
          <wp:anchor distT="0" distB="0" distL="114300" distR="114300" simplePos="0" relativeHeight="251670528" behindDoc="0" locked="0" layoutInCell="1" allowOverlap="1" wp14:anchorId="1FF2ED2C" wp14:editId="535E1F27">
            <wp:simplePos x="0" y="0"/>
            <wp:positionH relativeFrom="column">
              <wp:posOffset>0</wp:posOffset>
            </wp:positionH>
            <wp:positionV relativeFrom="paragraph">
              <wp:posOffset>716915</wp:posOffset>
            </wp:positionV>
            <wp:extent cx="5943600" cy="3942080"/>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rt-supplies-1324034_1280.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3942080"/>
                    </a:xfrm>
                    <a:prstGeom prst="rect">
                      <a:avLst/>
                    </a:prstGeom>
                  </pic:spPr>
                </pic:pic>
              </a:graphicData>
            </a:graphic>
          </wp:anchor>
        </w:drawing>
      </w:r>
      <w:r w:rsidR="00B91B66">
        <w:rPr>
          <w:rFonts w:cs="Courier New"/>
          <w:szCs w:val="24"/>
        </w:rPr>
        <w:t xml:space="preserve">It’s easy to find work as a tutor. You can use the internet to advertise your services to local customers. Or, you could offer tutoring services entirely online. </w:t>
      </w:r>
    </w:p>
    <w:p w14:paraId="0C2596DC" w14:textId="0BC57CCD" w:rsidR="00767E81" w:rsidRDefault="00767E81" w:rsidP="00B91B66">
      <w:pPr>
        <w:rPr>
          <w:rFonts w:cs="Courier New"/>
          <w:szCs w:val="24"/>
        </w:rPr>
      </w:pPr>
    </w:p>
    <w:p w14:paraId="76DECC4E" w14:textId="77777777" w:rsidR="00B91B66" w:rsidRDefault="00B91B66" w:rsidP="00B91B66">
      <w:pPr>
        <w:rPr>
          <w:rFonts w:cs="Courier New"/>
          <w:szCs w:val="24"/>
        </w:rPr>
      </w:pPr>
      <w:r>
        <w:rPr>
          <w:rFonts w:cs="Courier New"/>
          <w:szCs w:val="24"/>
        </w:rPr>
        <w:t xml:space="preserve">You can also find customers via social media, or through offline advertising like advertisements in newspapers and stores. </w:t>
      </w:r>
    </w:p>
    <w:p w14:paraId="5C50C771" w14:textId="77777777" w:rsidR="00B91B66" w:rsidRPr="00F1055E" w:rsidRDefault="00B91B66" w:rsidP="00B91B66">
      <w:pPr>
        <w:rPr>
          <w:rFonts w:cs="Courier New"/>
          <w:szCs w:val="24"/>
        </w:rPr>
      </w:pPr>
      <w:r>
        <w:rPr>
          <w:rFonts w:cs="Courier New"/>
          <w:szCs w:val="24"/>
        </w:rPr>
        <w:t xml:space="preserve">As well as offering your tutoring services on a freelance individual client basis, you could also work through local schools and universities.  </w:t>
      </w:r>
    </w:p>
    <w:p w14:paraId="5CDDEE30" w14:textId="77777777" w:rsidR="00767E81" w:rsidRDefault="00767E81" w:rsidP="00B91B66">
      <w:pPr>
        <w:rPr>
          <w:rFonts w:cs="Courier New"/>
          <w:b/>
          <w:bCs/>
          <w:sz w:val="26"/>
          <w:szCs w:val="26"/>
        </w:rPr>
      </w:pPr>
    </w:p>
    <w:p w14:paraId="49078B2B" w14:textId="77777777" w:rsidR="00767E81" w:rsidRDefault="00767E81" w:rsidP="00B91B66">
      <w:pPr>
        <w:rPr>
          <w:rFonts w:cs="Courier New"/>
          <w:b/>
          <w:bCs/>
          <w:sz w:val="26"/>
          <w:szCs w:val="26"/>
        </w:rPr>
      </w:pPr>
    </w:p>
    <w:p w14:paraId="4172C165" w14:textId="77777777" w:rsidR="00767E81" w:rsidRDefault="00767E81" w:rsidP="00B91B66">
      <w:pPr>
        <w:rPr>
          <w:rFonts w:cs="Courier New"/>
          <w:b/>
          <w:bCs/>
          <w:sz w:val="26"/>
          <w:szCs w:val="26"/>
        </w:rPr>
      </w:pPr>
    </w:p>
    <w:p w14:paraId="220024AD" w14:textId="77777777" w:rsidR="00B91B66" w:rsidRDefault="00B91B66" w:rsidP="00B91B66">
      <w:pPr>
        <w:rPr>
          <w:rFonts w:cs="Courier New"/>
          <w:b/>
          <w:bCs/>
          <w:sz w:val="26"/>
          <w:szCs w:val="26"/>
        </w:rPr>
      </w:pPr>
      <w:r w:rsidRPr="00BE5FDC">
        <w:rPr>
          <w:rFonts w:cs="Courier New"/>
          <w:b/>
          <w:bCs/>
          <w:sz w:val="26"/>
          <w:szCs w:val="26"/>
        </w:rPr>
        <w:lastRenderedPageBreak/>
        <w:t>Pros and cons</w:t>
      </w:r>
    </w:p>
    <w:p w14:paraId="7A8BC687" w14:textId="77777777" w:rsidR="00B91B66" w:rsidRDefault="00B91B66" w:rsidP="00B91B66">
      <w:pPr>
        <w:rPr>
          <w:rFonts w:cs="Courier New"/>
          <w:szCs w:val="24"/>
        </w:rPr>
      </w:pPr>
      <w:r>
        <w:rPr>
          <w:rFonts w:cs="Courier New"/>
          <w:szCs w:val="24"/>
        </w:rPr>
        <w:t>Going over the pros and cons of tutoring is important before deciding whether it’s the right option for you. The main advantages include:</w:t>
      </w:r>
    </w:p>
    <w:p w14:paraId="5F4C2665" w14:textId="77777777" w:rsidR="00B91B66" w:rsidRDefault="00B91B66" w:rsidP="00B91B66">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There is always demand for tutors</w:t>
      </w:r>
    </w:p>
    <w:p w14:paraId="0769EC8D" w14:textId="77777777" w:rsidR="00B91B66" w:rsidRDefault="00B91B66" w:rsidP="00B91B66">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You can do what you love</w:t>
      </w:r>
    </w:p>
    <w:p w14:paraId="05A49A5E" w14:textId="77777777" w:rsidR="00B91B66" w:rsidRDefault="00B91B66" w:rsidP="00B91B66">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There aren’t any real start-up costs</w:t>
      </w:r>
    </w:p>
    <w:p w14:paraId="16C2C405" w14:textId="77777777" w:rsidR="00B91B66" w:rsidRDefault="00B91B66" w:rsidP="00B91B66">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Lucrative pay</w:t>
      </w:r>
    </w:p>
    <w:p w14:paraId="48E6AC50" w14:textId="77777777" w:rsidR="00B91B66" w:rsidRDefault="00B91B66" w:rsidP="00B91B66">
      <w:pPr>
        <w:pStyle w:val="ListParagraph"/>
        <w:numPr>
          <w:ilvl w:val="0"/>
          <w:numId w:val="6"/>
        </w:numPr>
        <w:rPr>
          <w:rFonts w:ascii="Courier New" w:hAnsi="Courier New" w:cs="Courier New"/>
          <w:sz w:val="24"/>
          <w:szCs w:val="24"/>
          <w:lang w:val="en-US"/>
        </w:rPr>
      </w:pPr>
      <w:r>
        <w:rPr>
          <w:rFonts w:ascii="Courier New" w:hAnsi="Courier New" w:cs="Courier New"/>
          <w:sz w:val="24"/>
          <w:szCs w:val="24"/>
          <w:lang w:val="en-US"/>
        </w:rPr>
        <w:t>Be your own boss</w:t>
      </w:r>
    </w:p>
    <w:p w14:paraId="546D5141" w14:textId="42BA38D6" w:rsidR="00B91B66" w:rsidRDefault="00890F0C" w:rsidP="00B91B66">
      <w:pPr>
        <w:rPr>
          <w:rFonts w:cs="Courier New"/>
          <w:szCs w:val="24"/>
        </w:rPr>
      </w:pPr>
      <w:r>
        <w:rPr>
          <w:rFonts w:cs="Courier New"/>
          <w:noProof/>
          <w:szCs w:val="24"/>
        </w:rPr>
        <w:drawing>
          <wp:anchor distT="0" distB="0" distL="114300" distR="114300" simplePos="0" relativeHeight="251671552" behindDoc="0" locked="0" layoutInCell="1" allowOverlap="1" wp14:anchorId="32C3C904" wp14:editId="64847396">
            <wp:simplePos x="0" y="0"/>
            <wp:positionH relativeFrom="column">
              <wp:posOffset>0</wp:posOffset>
            </wp:positionH>
            <wp:positionV relativeFrom="paragraph">
              <wp:posOffset>1114803</wp:posOffset>
            </wp:positionV>
            <wp:extent cx="5943600" cy="396240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ook-841171_192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B91B66">
        <w:rPr>
          <w:rFonts w:cs="Courier New"/>
          <w:szCs w:val="24"/>
        </w:rPr>
        <w:t>The fact there will always be a demand for tutors is definitely one of the main benefits. This means you’ll never really have to worry about finding work. This type of stability is rare within self-employment. So, if you’re looking for a side hustle that’s going to provide a regular income, tutoring is a great option.</w:t>
      </w:r>
    </w:p>
    <w:p w14:paraId="6A72122F" w14:textId="1C3F4802" w:rsidR="00767E81" w:rsidRDefault="00767E81" w:rsidP="00B91B66">
      <w:pPr>
        <w:rPr>
          <w:rFonts w:cs="Courier New"/>
          <w:szCs w:val="24"/>
        </w:rPr>
      </w:pPr>
    </w:p>
    <w:p w14:paraId="00D2FC70" w14:textId="77777777" w:rsidR="00B91B66" w:rsidRDefault="00B91B66" w:rsidP="00B91B66">
      <w:pPr>
        <w:rPr>
          <w:rFonts w:cs="Courier New"/>
          <w:szCs w:val="24"/>
        </w:rPr>
      </w:pPr>
      <w:r>
        <w:rPr>
          <w:rFonts w:cs="Courier New"/>
          <w:szCs w:val="24"/>
        </w:rPr>
        <w:t>You’re also given the opportunity to do something you love. Whatever your passion, you’ll be able to tutor others providing you have the right level of knowledge. Being able to work doing something you enjoy can really improve your work/life balance.</w:t>
      </w:r>
    </w:p>
    <w:p w14:paraId="392B15A7" w14:textId="6AF048B4" w:rsidR="00B91B66" w:rsidRDefault="00767E81" w:rsidP="00B91B66">
      <w:pPr>
        <w:rPr>
          <w:rFonts w:cs="Courier New"/>
          <w:szCs w:val="24"/>
        </w:rPr>
      </w:pPr>
      <w:r>
        <w:rPr>
          <w:rFonts w:cs="Courier New"/>
          <w:noProof/>
          <w:szCs w:val="24"/>
        </w:rPr>
        <w:lastRenderedPageBreak/>
        <w:drawing>
          <wp:anchor distT="0" distB="0" distL="114300" distR="114300" simplePos="0" relativeHeight="251672576" behindDoc="0" locked="0" layoutInCell="1" allowOverlap="1" wp14:anchorId="4D7B8491" wp14:editId="77F4BAA7">
            <wp:simplePos x="0" y="0"/>
            <wp:positionH relativeFrom="column">
              <wp:posOffset>635</wp:posOffset>
            </wp:positionH>
            <wp:positionV relativeFrom="paragraph">
              <wp:posOffset>1295400</wp:posOffset>
            </wp:positionV>
            <wp:extent cx="5953125" cy="397185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nalytics-2697949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53125" cy="3971850"/>
                    </a:xfrm>
                    <a:prstGeom prst="rect">
                      <a:avLst/>
                    </a:prstGeom>
                  </pic:spPr>
                </pic:pic>
              </a:graphicData>
            </a:graphic>
          </wp:anchor>
        </w:drawing>
      </w:r>
      <w:r w:rsidR="00B91B66">
        <w:rPr>
          <w:rFonts w:cs="Courier New"/>
          <w:szCs w:val="24"/>
        </w:rPr>
        <w:t xml:space="preserve">You also won’t need to pay much in the way of start-up costs. You may need a little equipment depending upon the type of tutoring you’re offering. For example, if you’re teaching music, you may need a spare instrument for students to use. However, compared to other side hustles, this is one of the most affordable to set up. </w:t>
      </w:r>
    </w:p>
    <w:p w14:paraId="036D22D9" w14:textId="54520E02" w:rsidR="00767E81" w:rsidRDefault="00767E81" w:rsidP="00B91B66">
      <w:pPr>
        <w:rPr>
          <w:rFonts w:cs="Courier New"/>
          <w:szCs w:val="24"/>
        </w:rPr>
      </w:pPr>
    </w:p>
    <w:p w14:paraId="44EA6DA7" w14:textId="77777777" w:rsidR="00B91B66" w:rsidRDefault="00B91B66" w:rsidP="00B91B66">
      <w:pPr>
        <w:rPr>
          <w:rFonts w:cs="Courier New"/>
          <w:szCs w:val="24"/>
        </w:rPr>
      </w:pPr>
      <w:r>
        <w:rPr>
          <w:rFonts w:cs="Courier New"/>
          <w:szCs w:val="24"/>
        </w:rPr>
        <w:t>The pay is also really good for private tutoring. You can set your own rates and providing they aren’t extortionate, your students will happily pay a good rate. Of course, you also get to be your own boss which is a major benefit.</w:t>
      </w:r>
    </w:p>
    <w:p w14:paraId="707D77A2" w14:textId="77777777" w:rsidR="00B91B66" w:rsidRDefault="00B91B66" w:rsidP="00B91B66">
      <w:pPr>
        <w:rPr>
          <w:rFonts w:cs="Courier New"/>
          <w:szCs w:val="24"/>
        </w:rPr>
      </w:pPr>
      <w:r>
        <w:rPr>
          <w:rFonts w:cs="Courier New"/>
          <w:szCs w:val="24"/>
        </w:rPr>
        <w:t>So, what about the cons of tutoring? The main disadvantages include:</w:t>
      </w:r>
    </w:p>
    <w:p w14:paraId="18636522" w14:textId="77777777" w:rsidR="00B91B66" w:rsidRDefault="00B91B66" w:rsidP="00B91B6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You’ll need to adapt your teaching style</w:t>
      </w:r>
    </w:p>
    <w:p w14:paraId="382B96C1" w14:textId="77777777" w:rsidR="00B91B66" w:rsidRDefault="00B91B66" w:rsidP="00B91B6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Working hours</w:t>
      </w:r>
    </w:p>
    <w:p w14:paraId="7B4335F0" w14:textId="77777777" w:rsidR="00B91B66" w:rsidRDefault="00B91B66" w:rsidP="00B91B66">
      <w:pPr>
        <w:pStyle w:val="ListParagraph"/>
        <w:numPr>
          <w:ilvl w:val="0"/>
          <w:numId w:val="7"/>
        </w:numPr>
        <w:rPr>
          <w:rFonts w:ascii="Courier New" w:hAnsi="Courier New" w:cs="Courier New"/>
          <w:sz w:val="24"/>
          <w:szCs w:val="24"/>
          <w:lang w:val="en-US"/>
        </w:rPr>
      </w:pPr>
      <w:r>
        <w:rPr>
          <w:rFonts w:ascii="Courier New" w:hAnsi="Courier New" w:cs="Courier New"/>
          <w:sz w:val="24"/>
          <w:szCs w:val="24"/>
          <w:lang w:val="en-US"/>
        </w:rPr>
        <w:t>It can be slow to get going</w:t>
      </w:r>
    </w:p>
    <w:p w14:paraId="02A98398" w14:textId="77777777" w:rsidR="00767E81" w:rsidRDefault="00B91B66" w:rsidP="00B91B66">
      <w:pPr>
        <w:rPr>
          <w:rFonts w:cs="Courier New"/>
          <w:szCs w:val="24"/>
        </w:rPr>
      </w:pPr>
      <w:r>
        <w:rPr>
          <w:rFonts w:cs="Courier New"/>
          <w:szCs w:val="24"/>
        </w:rPr>
        <w:t xml:space="preserve">Everyone is different, so you’re going to need to be able to adjust your teaching style to match different students. </w:t>
      </w:r>
    </w:p>
    <w:p w14:paraId="5C79317F" w14:textId="25345CCF" w:rsidR="00B91B66" w:rsidRDefault="00767E81" w:rsidP="00B91B66">
      <w:pPr>
        <w:rPr>
          <w:rFonts w:cs="Courier New"/>
          <w:szCs w:val="24"/>
        </w:rPr>
      </w:pPr>
      <w:r>
        <w:rPr>
          <w:rFonts w:cs="Courier New"/>
          <w:noProof/>
          <w:szCs w:val="24"/>
        </w:rPr>
        <w:lastRenderedPageBreak/>
        <w:drawing>
          <wp:anchor distT="0" distB="0" distL="114300" distR="114300" simplePos="0" relativeHeight="251673600" behindDoc="0" locked="0" layoutInCell="1" allowOverlap="1" wp14:anchorId="00B16AAE" wp14:editId="5A2EB78E">
            <wp:simplePos x="0" y="0"/>
            <wp:positionH relativeFrom="column">
              <wp:posOffset>0</wp:posOffset>
            </wp:positionH>
            <wp:positionV relativeFrom="paragraph">
              <wp:posOffset>904875</wp:posOffset>
            </wp:positionV>
            <wp:extent cx="5943600" cy="396557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man-945427_1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965575"/>
                    </a:xfrm>
                    <a:prstGeom prst="rect">
                      <a:avLst/>
                    </a:prstGeom>
                  </pic:spPr>
                </pic:pic>
              </a:graphicData>
            </a:graphic>
          </wp:anchor>
        </w:drawing>
      </w:r>
      <w:r w:rsidR="00B91B66">
        <w:rPr>
          <w:rFonts w:cs="Courier New"/>
          <w:szCs w:val="24"/>
        </w:rPr>
        <w:t>You’ll also be working mainly on evenings and weekends, particularly if you’re private tutoring students. The fact it can be slow to get started while you market your services can also be a downside.</w:t>
      </w:r>
    </w:p>
    <w:p w14:paraId="36209DE4" w14:textId="6BBBF860" w:rsidR="00767E81" w:rsidRDefault="00767E81" w:rsidP="00B91B66">
      <w:pPr>
        <w:rPr>
          <w:rFonts w:cs="Courier New"/>
          <w:szCs w:val="24"/>
        </w:rPr>
      </w:pPr>
    </w:p>
    <w:p w14:paraId="306CB1F9" w14:textId="0679496C" w:rsidR="00B91B66" w:rsidRDefault="00B91B66" w:rsidP="00B91B66">
      <w:pPr>
        <w:rPr>
          <w:rFonts w:cs="Courier New"/>
          <w:szCs w:val="24"/>
        </w:rPr>
      </w:pPr>
      <w:r>
        <w:rPr>
          <w:rFonts w:cs="Courier New"/>
          <w:szCs w:val="24"/>
        </w:rPr>
        <w:t xml:space="preserve">While there are some disadvantages to consider, the benefits do far outweigh the challenges. Becoming a private tutor can be a really rewarding side hustle. You can use it as an additional income, or you could build it up to become a self-employed business. </w:t>
      </w:r>
    </w:p>
    <w:p w14:paraId="76025FB1" w14:textId="541DF0A0" w:rsidR="00A92227" w:rsidRDefault="00A92227" w:rsidP="00B91B66">
      <w:pPr>
        <w:rPr>
          <w:rFonts w:cs="Courier New"/>
          <w:szCs w:val="24"/>
        </w:rPr>
      </w:pPr>
    </w:p>
    <w:p w14:paraId="60DD9D78" w14:textId="77777777" w:rsidR="00767E81" w:rsidRDefault="00767E81">
      <w:pPr>
        <w:rPr>
          <w:rFonts w:eastAsiaTheme="majorEastAsia" w:cstheme="majorBidi"/>
          <w:b/>
          <w:color w:val="000000" w:themeColor="text1"/>
          <w:sz w:val="32"/>
          <w:szCs w:val="32"/>
        </w:rPr>
      </w:pPr>
      <w:bookmarkStart w:id="3" w:name="_Toc27990460"/>
      <w:r>
        <w:br w:type="page"/>
      </w:r>
    </w:p>
    <w:p w14:paraId="275ECC55" w14:textId="4D44BB98" w:rsidR="00A92227" w:rsidRPr="00501C34" w:rsidRDefault="00A92227" w:rsidP="00A92227">
      <w:pPr>
        <w:pStyle w:val="Heading1"/>
      </w:pPr>
      <w:r w:rsidRPr="00501C34">
        <w:lastRenderedPageBreak/>
        <w:t>Graphic Design: A Lucrative Side Hustle Opportunity</w:t>
      </w:r>
      <w:bookmarkEnd w:id="3"/>
    </w:p>
    <w:p w14:paraId="6942A0C5" w14:textId="77777777" w:rsidR="00A92227" w:rsidRDefault="00A92227" w:rsidP="00A92227">
      <w:pPr>
        <w:rPr>
          <w:rFonts w:cs="Courier New"/>
          <w:szCs w:val="24"/>
        </w:rPr>
      </w:pPr>
    </w:p>
    <w:p w14:paraId="7AD199B0" w14:textId="24F48A8B" w:rsidR="00A92227" w:rsidRDefault="00394C30" w:rsidP="00A92227">
      <w:pPr>
        <w:rPr>
          <w:rFonts w:cs="Courier New"/>
          <w:szCs w:val="24"/>
        </w:rPr>
      </w:pPr>
      <w:r>
        <w:rPr>
          <w:rFonts w:cs="Courier New"/>
          <w:noProof/>
          <w:szCs w:val="24"/>
        </w:rPr>
        <w:drawing>
          <wp:anchor distT="0" distB="0" distL="114300" distR="114300" simplePos="0" relativeHeight="251674624" behindDoc="0" locked="0" layoutInCell="1" allowOverlap="1" wp14:anchorId="36D6BBC9" wp14:editId="4AC5D49C">
            <wp:simplePos x="0" y="0"/>
            <wp:positionH relativeFrom="column">
              <wp:posOffset>0</wp:posOffset>
            </wp:positionH>
            <wp:positionV relativeFrom="paragraph">
              <wp:posOffset>910590</wp:posOffset>
            </wp:positionV>
            <wp:extent cx="6015038" cy="4010025"/>
            <wp:effectExtent l="0" t="0" r="508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ketch-book-455698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5038" cy="4010025"/>
                    </a:xfrm>
                    <a:prstGeom prst="rect">
                      <a:avLst/>
                    </a:prstGeom>
                  </pic:spPr>
                </pic:pic>
              </a:graphicData>
            </a:graphic>
          </wp:anchor>
        </w:drawing>
      </w:r>
      <w:r w:rsidR="00A92227">
        <w:rPr>
          <w:rFonts w:cs="Courier New"/>
          <w:szCs w:val="24"/>
        </w:rPr>
        <w:t>If you’re looking for a side hustle opportunity that’s going to give you the chance to be creative, graphic design is a great choice. This varied career is another in-demand skill that businesses are willing to pay a lucrative sum for.</w:t>
      </w:r>
    </w:p>
    <w:p w14:paraId="30EEE9F9" w14:textId="0F7209F4" w:rsidR="00767E81" w:rsidRDefault="00767E81" w:rsidP="00A92227">
      <w:pPr>
        <w:rPr>
          <w:rFonts w:cs="Courier New"/>
          <w:szCs w:val="24"/>
        </w:rPr>
      </w:pPr>
    </w:p>
    <w:p w14:paraId="5601F9B6" w14:textId="77777777" w:rsidR="00A92227" w:rsidRDefault="00A92227" w:rsidP="00A92227">
      <w:pPr>
        <w:rPr>
          <w:rFonts w:cs="Courier New"/>
          <w:szCs w:val="24"/>
        </w:rPr>
      </w:pPr>
      <w:r>
        <w:rPr>
          <w:rFonts w:cs="Courier New"/>
          <w:szCs w:val="24"/>
        </w:rPr>
        <w:t>You will need qualifications to get started, but you’ll find many online courses available. Here, we’ll look at what graphic designers do, the pros and cons and how to get started with this side hustle opportunity.</w:t>
      </w:r>
    </w:p>
    <w:p w14:paraId="24D58FDD" w14:textId="77777777" w:rsidR="00A92227" w:rsidRDefault="00A92227" w:rsidP="00A92227">
      <w:pPr>
        <w:rPr>
          <w:rFonts w:cs="Courier New"/>
          <w:b/>
          <w:bCs/>
          <w:sz w:val="26"/>
          <w:szCs w:val="26"/>
        </w:rPr>
      </w:pPr>
      <w:r>
        <w:rPr>
          <w:rFonts w:cs="Courier New"/>
          <w:b/>
          <w:bCs/>
          <w:sz w:val="26"/>
          <w:szCs w:val="26"/>
        </w:rPr>
        <w:t>What is a graphic designer?</w:t>
      </w:r>
    </w:p>
    <w:p w14:paraId="2FFCD579" w14:textId="77777777" w:rsidR="00A92227" w:rsidRDefault="00A92227" w:rsidP="00A92227">
      <w:pPr>
        <w:rPr>
          <w:rFonts w:cs="Courier New"/>
          <w:szCs w:val="24"/>
        </w:rPr>
      </w:pPr>
      <w:r>
        <w:rPr>
          <w:rFonts w:cs="Courier New"/>
          <w:szCs w:val="24"/>
        </w:rPr>
        <w:t xml:space="preserve">Graphic designers are basically visual storytellers. They are responsible for creating graphics for websites, advertisements, logos and a wide range of other types of media. </w:t>
      </w:r>
    </w:p>
    <w:p w14:paraId="227A35D2" w14:textId="77777777" w:rsidR="00394C30" w:rsidRDefault="00394C30" w:rsidP="00A92227">
      <w:pPr>
        <w:rPr>
          <w:rFonts w:cs="Courier New"/>
          <w:szCs w:val="24"/>
        </w:rPr>
      </w:pPr>
    </w:p>
    <w:p w14:paraId="456F8843" w14:textId="7BA60DC1" w:rsidR="00394C30" w:rsidRDefault="00394C30" w:rsidP="00A92227">
      <w:pPr>
        <w:rPr>
          <w:rFonts w:cs="Courier New"/>
          <w:szCs w:val="24"/>
        </w:rPr>
      </w:pPr>
      <w:r>
        <w:rPr>
          <w:rFonts w:cs="Courier New"/>
          <w:noProof/>
          <w:szCs w:val="24"/>
        </w:rPr>
        <w:lastRenderedPageBreak/>
        <w:drawing>
          <wp:anchor distT="0" distB="0" distL="114300" distR="114300" simplePos="0" relativeHeight="251675648" behindDoc="0" locked="0" layoutInCell="1" allowOverlap="1" wp14:anchorId="31011D23" wp14:editId="30DFFABB">
            <wp:simplePos x="0" y="0"/>
            <wp:positionH relativeFrom="column">
              <wp:posOffset>0</wp:posOffset>
            </wp:positionH>
            <wp:positionV relativeFrom="paragraph">
              <wp:posOffset>1276350</wp:posOffset>
            </wp:positionV>
            <wp:extent cx="6015038" cy="4010025"/>
            <wp:effectExtent l="0" t="0" r="508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gebra-1238600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15038" cy="4010025"/>
                    </a:xfrm>
                    <a:prstGeom prst="rect">
                      <a:avLst/>
                    </a:prstGeom>
                  </pic:spPr>
                </pic:pic>
              </a:graphicData>
            </a:graphic>
          </wp:anchor>
        </w:drawing>
      </w:r>
      <w:r w:rsidR="00A92227">
        <w:rPr>
          <w:rFonts w:cs="Courier New"/>
          <w:szCs w:val="24"/>
        </w:rPr>
        <w:t xml:space="preserve">As well as creating images, they also specialize in fonts, print designs and colors. They are very creative and usually work from a brief for each client. As well as the actual design of the graphics, a graphic designer also has other responsibilities. These include meeting clients, creating design briefs, working with a range of media platforms and working within a team. </w:t>
      </w:r>
    </w:p>
    <w:p w14:paraId="119641AD" w14:textId="7FBFC99A" w:rsidR="00A92227" w:rsidRPr="00BB5A01" w:rsidRDefault="00A92227" w:rsidP="00A92227">
      <w:pPr>
        <w:rPr>
          <w:rFonts w:cs="Courier New"/>
          <w:szCs w:val="24"/>
        </w:rPr>
      </w:pPr>
      <w:r>
        <w:rPr>
          <w:rFonts w:cs="Courier New"/>
          <w:szCs w:val="24"/>
        </w:rPr>
        <w:t xml:space="preserve"> </w:t>
      </w:r>
    </w:p>
    <w:p w14:paraId="4C623E99" w14:textId="77777777" w:rsidR="00A92227" w:rsidRDefault="00A92227" w:rsidP="00A92227">
      <w:pPr>
        <w:rPr>
          <w:rFonts w:cs="Courier New"/>
          <w:b/>
          <w:bCs/>
          <w:sz w:val="26"/>
          <w:szCs w:val="26"/>
        </w:rPr>
      </w:pPr>
      <w:r>
        <w:rPr>
          <w:rFonts w:cs="Courier New"/>
          <w:b/>
          <w:bCs/>
          <w:sz w:val="26"/>
          <w:szCs w:val="26"/>
        </w:rPr>
        <w:t>What are the pros and cons?</w:t>
      </w:r>
    </w:p>
    <w:p w14:paraId="7008489F" w14:textId="77777777" w:rsidR="00A92227" w:rsidRDefault="00A92227" w:rsidP="00A92227">
      <w:pPr>
        <w:rPr>
          <w:rFonts w:cs="Courier New"/>
          <w:szCs w:val="24"/>
        </w:rPr>
      </w:pPr>
      <w:r>
        <w:rPr>
          <w:rFonts w:cs="Courier New"/>
          <w:szCs w:val="24"/>
        </w:rPr>
        <w:t>Like any career, there are pros and cons of being a graphic designer. The pros include:</w:t>
      </w:r>
    </w:p>
    <w:p w14:paraId="08D70230" w14:textId="77777777" w:rsidR="00A92227" w:rsidRDefault="00A92227" w:rsidP="00A92227">
      <w:pPr>
        <w:pStyle w:val="ListParagraph"/>
        <w:numPr>
          <w:ilvl w:val="0"/>
          <w:numId w:val="8"/>
        </w:numPr>
        <w:rPr>
          <w:rFonts w:ascii="Courier New" w:hAnsi="Courier New" w:cs="Courier New"/>
          <w:sz w:val="24"/>
          <w:szCs w:val="24"/>
          <w:lang w:val="en-US"/>
        </w:rPr>
      </w:pPr>
      <w:r>
        <w:rPr>
          <w:rFonts w:ascii="Courier New" w:hAnsi="Courier New" w:cs="Courier New"/>
          <w:sz w:val="24"/>
          <w:szCs w:val="24"/>
          <w:lang w:val="en-US"/>
        </w:rPr>
        <w:t>Great for creative types</w:t>
      </w:r>
    </w:p>
    <w:p w14:paraId="3B7B99D2" w14:textId="77777777" w:rsidR="00A92227" w:rsidRDefault="00A92227" w:rsidP="00A92227">
      <w:pPr>
        <w:pStyle w:val="ListParagraph"/>
        <w:numPr>
          <w:ilvl w:val="0"/>
          <w:numId w:val="8"/>
        </w:numPr>
        <w:rPr>
          <w:rFonts w:ascii="Courier New" w:hAnsi="Courier New" w:cs="Courier New"/>
          <w:sz w:val="24"/>
          <w:szCs w:val="24"/>
          <w:lang w:val="en-US"/>
        </w:rPr>
      </w:pPr>
      <w:r>
        <w:rPr>
          <w:rFonts w:ascii="Courier New" w:hAnsi="Courier New" w:cs="Courier New"/>
          <w:sz w:val="24"/>
          <w:szCs w:val="24"/>
          <w:lang w:val="en-US"/>
        </w:rPr>
        <w:t>No two jobs will be the same</w:t>
      </w:r>
    </w:p>
    <w:p w14:paraId="0FC8D17A" w14:textId="77777777" w:rsidR="00A92227" w:rsidRDefault="00A92227" w:rsidP="00A92227">
      <w:pPr>
        <w:pStyle w:val="ListParagraph"/>
        <w:numPr>
          <w:ilvl w:val="0"/>
          <w:numId w:val="8"/>
        </w:numPr>
        <w:rPr>
          <w:rFonts w:ascii="Courier New" w:hAnsi="Courier New" w:cs="Courier New"/>
          <w:sz w:val="24"/>
          <w:szCs w:val="24"/>
          <w:lang w:val="en-US"/>
        </w:rPr>
      </w:pPr>
      <w:r>
        <w:rPr>
          <w:rFonts w:ascii="Courier New" w:hAnsi="Courier New" w:cs="Courier New"/>
          <w:sz w:val="24"/>
          <w:szCs w:val="24"/>
          <w:lang w:val="en-US"/>
        </w:rPr>
        <w:t>Plenty of work opportunities</w:t>
      </w:r>
    </w:p>
    <w:p w14:paraId="2618F40A" w14:textId="77777777" w:rsidR="00A92227" w:rsidRDefault="00A92227" w:rsidP="00A92227">
      <w:pPr>
        <w:pStyle w:val="ListParagraph"/>
        <w:numPr>
          <w:ilvl w:val="0"/>
          <w:numId w:val="8"/>
        </w:numPr>
        <w:rPr>
          <w:rFonts w:ascii="Courier New" w:hAnsi="Courier New" w:cs="Courier New"/>
          <w:sz w:val="24"/>
          <w:szCs w:val="24"/>
          <w:lang w:val="en-US"/>
        </w:rPr>
      </w:pPr>
      <w:r>
        <w:rPr>
          <w:rFonts w:ascii="Courier New" w:hAnsi="Courier New" w:cs="Courier New"/>
          <w:sz w:val="24"/>
          <w:szCs w:val="24"/>
          <w:lang w:val="en-US"/>
        </w:rPr>
        <w:t>Good pay</w:t>
      </w:r>
    </w:p>
    <w:p w14:paraId="2656D862" w14:textId="77777777" w:rsidR="00A92227" w:rsidRDefault="00A92227" w:rsidP="00A92227">
      <w:pPr>
        <w:rPr>
          <w:rFonts w:cs="Courier New"/>
          <w:szCs w:val="24"/>
        </w:rPr>
      </w:pPr>
      <w:r>
        <w:rPr>
          <w:rFonts w:cs="Courier New"/>
          <w:szCs w:val="24"/>
        </w:rPr>
        <w:t>A career in graphic design is great for creative types. It requires a lot of creativity and you can even potentially influence future products and designs with your creations.</w:t>
      </w:r>
    </w:p>
    <w:p w14:paraId="6CB7FCA5" w14:textId="40AFF742" w:rsidR="00A92227" w:rsidRDefault="00394C30" w:rsidP="00A92227">
      <w:pPr>
        <w:rPr>
          <w:rFonts w:cs="Courier New"/>
          <w:szCs w:val="24"/>
        </w:rPr>
      </w:pPr>
      <w:r>
        <w:rPr>
          <w:rFonts w:cs="Courier New"/>
          <w:noProof/>
          <w:szCs w:val="24"/>
        </w:rPr>
        <w:lastRenderedPageBreak/>
        <w:drawing>
          <wp:anchor distT="0" distB="0" distL="114300" distR="114300" simplePos="0" relativeHeight="251676672" behindDoc="0" locked="0" layoutInCell="1" allowOverlap="1" wp14:anchorId="69E32D9A" wp14:editId="263DB815">
            <wp:simplePos x="0" y="0"/>
            <wp:positionH relativeFrom="column">
              <wp:posOffset>0</wp:posOffset>
            </wp:positionH>
            <wp:positionV relativeFrom="paragraph">
              <wp:posOffset>1276350</wp:posOffset>
            </wp:positionV>
            <wp:extent cx="6019800" cy="3385820"/>
            <wp:effectExtent l="0" t="0" r="0" b="508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rtist-2578454_128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19800" cy="3385820"/>
                    </a:xfrm>
                    <a:prstGeom prst="rect">
                      <a:avLst/>
                    </a:prstGeom>
                  </pic:spPr>
                </pic:pic>
              </a:graphicData>
            </a:graphic>
            <wp14:sizeRelH relativeFrom="margin">
              <wp14:pctWidth>0</wp14:pctWidth>
            </wp14:sizeRelH>
            <wp14:sizeRelV relativeFrom="margin">
              <wp14:pctHeight>0</wp14:pctHeight>
            </wp14:sizeRelV>
          </wp:anchor>
        </w:drawing>
      </w:r>
      <w:r w:rsidR="00A92227">
        <w:rPr>
          <w:rFonts w:cs="Courier New"/>
          <w:szCs w:val="24"/>
        </w:rPr>
        <w:t xml:space="preserve">No two graphic design jobs will ever be the same. This provides a great level of variety, ideal for those who don’t enjoy doing the same thing day in and day out. You’ll also find there are lots of opportunities out there too. Brands are constantly looking for graphic designers to help them generate memorable, attention-grabbing images. </w:t>
      </w:r>
    </w:p>
    <w:p w14:paraId="1BA2930E" w14:textId="49C5B4A5" w:rsidR="00394C30" w:rsidRDefault="00394C30" w:rsidP="00A92227">
      <w:pPr>
        <w:rPr>
          <w:rFonts w:cs="Courier New"/>
          <w:szCs w:val="24"/>
        </w:rPr>
      </w:pPr>
    </w:p>
    <w:p w14:paraId="696425FF" w14:textId="77777777" w:rsidR="00A92227" w:rsidRDefault="00A92227" w:rsidP="00A92227">
      <w:pPr>
        <w:rPr>
          <w:rFonts w:cs="Courier New"/>
          <w:szCs w:val="24"/>
        </w:rPr>
      </w:pPr>
      <w:r>
        <w:rPr>
          <w:rFonts w:cs="Courier New"/>
          <w:szCs w:val="24"/>
        </w:rPr>
        <w:t xml:space="preserve">Of course, the pay is good too. If you’re looking to make a decent income from a side hustle, this is definitely one of the best opportunities if you have the right skills. </w:t>
      </w:r>
    </w:p>
    <w:p w14:paraId="4212A2BE" w14:textId="77777777" w:rsidR="00A92227" w:rsidRDefault="00A92227" w:rsidP="00A92227">
      <w:pPr>
        <w:rPr>
          <w:rFonts w:cs="Courier New"/>
          <w:szCs w:val="24"/>
        </w:rPr>
      </w:pPr>
      <w:r>
        <w:rPr>
          <w:rFonts w:cs="Courier New"/>
          <w:szCs w:val="24"/>
        </w:rPr>
        <w:t>So, what about the cons of graphic design? The main disadvantages to account for include:</w:t>
      </w:r>
    </w:p>
    <w:p w14:paraId="5FFA3D92" w14:textId="77777777" w:rsidR="00A92227" w:rsidRDefault="00A92227" w:rsidP="00A92227">
      <w:pPr>
        <w:pStyle w:val="ListParagraph"/>
        <w:numPr>
          <w:ilvl w:val="0"/>
          <w:numId w:val="9"/>
        </w:numPr>
        <w:rPr>
          <w:rFonts w:ascii="Courier New" w:hAnsi="Courier New" w:cs="Courier New"/>
          <w:sz w:val="24"/>
          <w:szCs w:val="24"/>
          <w:lang w:val="en-US"/>
        </w:rPr>
      </w:pPr>
      <w:r>
        <w:rPr>
          <w:rFonts w:ascii="Courier New" w:hAnsi="Courier New" w:cs="Courier New"/>
          <w:sz w:val="24"/>
          <w:szCs w:val="24"/>
          <w:lang w:val="en-US"/>
        </w:rPr>
        <w:t>Creative constraint</w:t>
      </w:r>
    </w:p>
    <w:p w14:paraId="1E18EF1F" w14:textId="77777777" w:rsidR="00A92227" w:rsidRDefault="00A92227" w:rsidP="00A92227">
      <w:pPr>
        <w:pStyle w:val="ListParagraph"/>
        <w:numPr>
          <w:ilvl w:val="0"/>
          <w:numId w:val="9"/>
        </w:numPr>
        <w:rPr>
          <w:rFonts w:ascii="Courier New" w:hAnsi="Courier New" w:cs="Courier New"/>
          <w:sz w:val="24"/>
          <w:szCs w:val="24"/>
          <w:lang w:val="en-US"/>
        </w:rPr>
      </w:pPr>
      <w:r>
        <w:rPr>
          <w:rFonts w:ascii="Courier New" w:hAnsi="Courier New" w:cs="Courier New"/>
          <w:sz w:val="24"/>
          <w:szCs w:val="24"/>
          <w:lang w:val="en-US"/>
        </w:rPr>
        <w:t>Unstable income</w:t>
      </w:r>
    </w:p>
    <w:p w14:paraId="3D9A2D03" w14:textId="77777777" w:rsidR="00A92227" w:rsidRDefault="00A92227" w:rsidP="00A92227">
      <w:pPr>
        <w:pStyle w:val="ListParagraph"/>
        <w:numPr>
          <w:ilvl w:val="0"/>
          <w:numId w:val="9"/>
        </w:numPr>
        <w:rPr>
          <w:rFonts w:ascii="Courier New" w:hAnsi="Courier New" w:cs="Courier New"/>
          <w:sz w:val="24"/>
          <w:szCs w:val="24"/>
          <w:lang w:val="en-US"/>
        </w:rPr>
      </w:pPr>
      <w:r>
        <w:rPr>
          <w:rFonts w:ascii="Courier New" w:hAnsi="Courier New" w:cs="Courier New"/>
          <w:sz w:val="24"/>
          <w:szCs w:val="24"/>
          <w:lang w:val="en-US"/>
        </w:rPr>
        <w:t>Startup costs</w:t>
      </w:r>
    </w:p>
    <w:p w14:paraId="5EBDA122" w14:textId="77777777" w:rsidR="00A92227" w:rsidRDefault="00A92227" w:rsidP="00A92227">
      <w:pPr>
        <w:pStyle w:val="ListParagraph"/>
        <w:numPr>
          <w:ilvl w:val="0"/>
          <w:numId w:val="9"/>
        </w:numPr>
        <w:rPr>
          <w:rFonts w:ascii="Courier New" w:hAnsi="Courier New" w:cs="Courier New"/>
          <w:sz w:val="24"/>
          <w:szCs w:val="24"/>
          <w:lang w:val="en-US"/>
        </w:rPr>
      </w:pPr>
      <w:r>
        <w:rPr>
          <w:rFonts w:ascii="Courier New" w:hAnsi="Courier New" w:cs="Courier New"/>
          <w:sz w:val="24"/>
          <w:szCs w:val="24"/>
          <w:lang w:val="en-US"/>
        </w:rPr>
        <w:t>Mental exhaustion</w:t>
      </w:r>
    </w:p>
    <w:p w14:paraId="2BDB7569" w14:textId="77777777" w:rsidR="00A92227" w:rsidRDefault="00A92227" w:rsidP="00A92227">
      <w:pPr>
        <w:rPr>
          <w:rFonts w:cs="Courier New"/>
          <w:szCs w:val="24"/>
        </w:rPr>
      </w:pPr>
      <w:r>
        <w:rPr>
          <w:rFonts w:cs="Courier New"/>
          <w:szCs w:val="24"/>
        </w:rPr>
        <w:t xml:space="preserve">While graphic design is a very creative role, it isn’t always your creativity you’ll be working with. You’ll need to create graphics based upon client specifications. So, at times you may need to work to strict guidelines. This can really limit your creativity. </w:t>
      </w:r>
    </w:p>
    <w:p w14:paraId="1D3411BE" w14:textId="77777777" w:rsidR="00A92227" w:rsidRDefault="00A92227" w:rsidP="00A92227">
      <w:pPr>
        <w:rPr>
          <w:rFonts w:cs="Courier New"/>
          <w:szCs w:val="24"/>
        </w:rPr>
      </w:pPr>
      <w:r>
        <w:rPr>
          <w:rFonts w:cs="Courier New"/>
          <w:szCs w:val="24"/>
        </w:rPr>
        <w:lastRenderedPageBreak/>
        <w:t xml:space="preserve">The income, like most side hustles, can also be unstable. You’ll earn different amounts of money throughout the year, making it a potentially stressful career option. </w:t>
      </w:r>
    </w:p>
    <w:p w14:paraId="71995C45" w14:textId="43C665B4" w:rsidR="00A92227" w:rsidRDefault="00394C30" w:rsidP="00A92227">
      <w:pPr>
        <w:rPr>
          <w:rFonts w:cs="Courier New"/>
          <w:szCs w:val="24"/>
        </w:rPr>
      </w:pPr>
      <w:r>
        <w:rPr>
          <w:rFonts w:cs="Courier New"/>
          <w:noProof/>
          <w:szCs w:val="24"/>
        </w:rPr>
        <w:drawing>
          <wp:anchor distT="0" distB="0" distL="114300" distR="114300" simplePos="0" relativeHeight="251677696" behindDoc="0" locked="0" layoutInCell="1" allowOverlap="1" wp14:anchorId="0A93B1A3" wp14:editId="4D1D7634">
            <wp:simplePos x="0" y="0"/>
            <wp:positionH relativeFrom="column">
              <wp:posOffset>0</wp:posOffset>
            </wp:positionH>
            <wp:positionV relativeFrom="paragraph">
              <wp:posOffset>901700</wp:posOffset>
            </wp:positionV>
            <wp:extent cx="5942330" cy="2324100"/>
            <wp:effectExtent l="0" t="0" r="127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emale-2840160_192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2330" cy="2324100"/>
                    </a:xfrm>
                    <a:prstGeom prst="rect">
                      <a:avLst/>
                    </a:prstGeom>
                  </pic:spPr>
                </pic:pic>
              </a:graphicData>
            </a:graphic>
            <wp14:sizeRelV relativeFrom="margin">
              <wp14:pctHeight>0</wp14:pctHeight>
            </wp14:sizeRelV>
          </wp:anchor>
        </w:drawing>
      </w:r>
      <w:r w:rsidR="00A92227">
        <w:rPr>
          <w:rFonts w:cs="Courier New"/>
          <w:szCs w:val="24"/>
        </w:rPr>
        <w:t xml:space="preserve">You’ll also face a lot of start-up costs, especially when you take into account the costs of training and software you’re going to need. You will also need to continuously train in the latest techniques and software that is released. </w:t>
      </w:r>
    </w:p>
    <w:p w14:paraId="28CBD79F" w14:textId="2EE5DFC5" w:rsidR="00394C30" w:rsidRDefault="00394C30" w:rsidP="00A92227">
      <w:pPr>
        <w:rPr>
          <w:rFonts w:cs="Courier New"/>
          <w:szCs w:val="24"/>
        </w:rPr>
      </w:pPr>
    </w:p>
    <w:p w14:paraId="2375B064" w14:textId="77777777" w:rsidR="00A92227" w:rsidRPr="00CA12B4" w:rsidRDefault="00A92227" w:rsidP="00A92227">
      <w:pPr>
        <w:rPr>
          <w:rFonts w:cs="Courier New"/>
          <w:szCs w:val="24"/>
        </w:rPr>
      </w:pPr>
      <w:r>
        <w:rPr>
          <w:rFonts w:cs="Courier New"/>
          <w:szCs w:val="24"/>
        </w:rPr>
        <w:t xml:space="preserve">Finally, graphic designers are prone to mental exhaustion. It’s hard work creating graphics and it can become very mentally challenging. These are the main pros and cons you’ll need to consider. </w:t>
      </w:r>
    </w:p>
    <w:p w14:paraId="74FCA066" w14:textId="77777777" w:rsidR="00A92227" w:rsidRDefault="00A92227" w:rsidP="00A92227">
      <w:pPr>
        <w:rPr>
          <w:rFonts w:cs="Courier New"/>
          <w:b/>
          <w:bCs/>
          <w:sz w:val="26"/>
          <w:szCs w:val="26"/>
        </w:rPr>
      </w:pPr>
      <w:r>
        <w:rPr>
          <w:rFonts w:cs="Courier New"/>
          <w:b/>
          <w:bCs/>
          <w:sz w:val="26"/>
          <w:szCs w:val="26"/>
        </w:rPr>
        <w:t>How to get started</w:t>
      </w:r>
    </w:p>
    <w:p w14:paraId="1AA2727A" w14:textId="77777777" w:rsidR="00A92227" w:rsidRDefault="00A92227" w:rsidP="00A92227">
      <w:pPr>
        <w:rPr>
          <w:rFonts w:cs="Courier New"/>
          <w:szCs w:val="24"/>
        </w:rPr>
      </w:pPr>
      <w:r>
        <w:rPr>
          <w:rFonts w:cs="Courier New"/>
          <w:szCs w:val="24"/>
        </w:rPr>
        <w:t xml:space="preserve">If you’ve decided graphic design is the best side hustle for you, it’s time to get started. </w:t>
      </w:r>
    </w:p>
    <w:p w14:paraId="650E6AE4" w14:textId="77777777" w:rsidR="00A92227" w:rsidRDefault="00A92227" w:rsidP="00A92227">
      <w:pPr>
        <w:rPr>
          <w:rFonts w:cs="Courier New"/>
          <w:szCs w:val="24"/>
        </w:rPr>
      </w:pPr>
      <w:r>
        <w:rPr>
          <w:rFonts w:cs="Courier New"/>
          <w:szCs w:val="24"/>
        </w:rPr>
        <w:t>You don’t need a typical degree to get into this career. However, you will need some qualifications. It’s a good idea to start by taking the free online courses in graphic design. Invest in graphic design software and tools too.</w:t>
      </w:r>
    </w:p>
    <w:p w14:paraId="75278BFC" w14:textId="77777777" w:rsidR="00A92227" w:rsidRDefault="00A92227" w:rsidP="00A92227">
      <w:pPr>
        <w:rPr>
          <w:rFonts w:cs="Courier New"/>
          <w:szCs w:val="24"/>
        </w:rPr>
      </w:pPr>
      <w:r>
        <w:rPr>
          <w:rFonts w:cs="Courier New"/>
          <w:szCs w:val="24"/>
        </w:rPr>
        <w:t xml:space="preserve">Once you have the knowledge and skills you need, you can start offering your services. Market the business online, targeting businesses who may need help with their graphics. </w:t>
      </w:r>
    </w:p>
    <w:p w14:paraId="7BE7C2E0" w14:textId="7E4C84E6" w:rsidR="00CE5A66" w:rsidRDefault="00A92227" w:rsidP="00A92227">
      <w:pPr>
        <w:rPr>
          <w:rFonts w:cs="Courier New"/>
          <w:szCs w:val="24"/>
        </w:rPr>
      </w:pPr>
      <w:r>
        <w:rPr>
          <w:rFonts w:cs="Courier New"/>
          <w:szCs w:val="24"/>
        </w:rPr>
        <w:t xml:space="preserve">As you can see, it’s pretty easy to get started with graphic design. There are no major start-up costs to worry about and it’s a service that’s going to be in demand for many years. Just remember to do your research before getting started and take as many online courses as you can.    </w:t>
      </w:r>
    </w:p>
    <w:p w14:paraId="75329013" w14:textId="77777777" w:rsidR="00CE5A66" w:rsidRPr="000056CC" w:rsidRDefault="00CE5A66" w:rsidP="00CE5A66">
      <w:pPr>
        <w:pStyle w:val="Heading1"/>
      </w:pPr>
      <w:bookmarkStart w:id="4" w:name="_Toc27990461"/>
      <w:r w:rsidRPr="000056CC">
        <w:lastRenderedPageBreak/>
        <w:t>Side Hustles for Arts and Craft Lovers</w:t>
      </w:r>
      <w:bookmarkEnd w:id="4"/>
    </w:p>
    <w:p w14:paraId="4B19245D" w14:textId="77777777" w:rsidR="00CE5A66" w:rsidRDefault="00CE5A66" w:rsidP="00CE5A66">
      <w:pPr>
        <w:rPr>
          <w:rFonts w:cs="Courier New"/>
          <w:szCs w:val="24"/>
        </w:rPr>
      </w:pPr>
    </w:p>
    <w:p w14:paraId="2FCE0DFB" w14:textId="5ED6AA02" w:rsidR="00CE5A66" w:rsidRDefault="00832517" w:rsidP="00CE5A66">
      <w:pPr>
        <w:rPr>
          <w:rFonts w:cs="Courier New"/>
          <w:szCs w:val="24"/>
        </w:rPr>
      </w:pPr>
      <w:r>
        <w:rPr>
          <w:rFonts w:cs="Courier New"/>
          <w:noProof/>
          <w:szCs w:val="24"/>
        </w:rPr>
        <w:drawing>
          <wp:anchor distT="0" distB="0" distL="114300" distR="114300" simplePos="0" relativeHeight="251678720" behindDoc="0" locked="0" layoutInCell="1" allowOverlap="1" wp14:anchorId="5DACE581" wp14:editId="4A69E13A">
            <wp:simplePos x="0" y="0"/>
            <wp:positionH relativeFrom="column">
              <wp:posOffset>0</wp:posOffset>
            </wp:positionH>
            <wp:positionV relativeFrom="paragraph">
              <wp:posOffset>701675</wp:posOffset>
            </wp:positionV>
            <wp:extent cx="5943600" cy="365760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rt-4618917_19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3657600"/>
                    </a:xfrm>
                    <a:prstGeom prst="rect">
                      <a:avLst/>
                    </a:prstGeom>
                  </pic:spPr>
                </pic:pic>
              </a:graphicData>
            </a:graphic>
            <wp14:sizeRelV relativeFrom="margin">
              <wp14:pctHeight>0</wp14:pctHeight>
            </wp14:sizeRelV>
          </wp:anchor>
        </w:drawing>
      </w:r>
      <w:r w:rsidR="00CE5A66">
        <w:rPr>
          <w:rFonts w:cs="Courier New"/>
          <w:szCs w:val="24"/>
        </w:rPr>
        <w:t>Did you know it’s possible to turn practically any passion into a lucrative side hustle? If you love arts and crafts, you’ll find a lot of different side hustle opportunities available.</w:t>
      </w:r>
    </w:p>
    <w:p w14:paraId="74045D1D" w14:textId="483971FC" w:rsidR="00832517" w:rsidRDefault="00832517" w:rsidP="00CE5A66">
      <w:pPr>
        <w:rPr>
          <w:rFonts w:cs="Courier New"/>
          <w:szCs w:val="24"/>
        </w:rPr>
      </w:pPr>
    </w:p>
    <w:p w14:paraId="0EFB3160" w14:textId="77777777" w:rsidR="00CE5A66" w:rsidRDefault="00CE5A66" w:rsidP="00CE5A66">
      <w:pPr>
        <w:rPr>
          <w:rFonts w:cs="Courier New"/>
          <w:szCs w:val="24"/>
        </w:rPr>
      </w:pPr>
      <w:r>
        <w:rPr>
          <w:rFonts w:cs="Courier New"/>
          <w:szCs w:val="24"/>
        </w:rPr>
        <w:t>Making money doing something you love can be a real game changer. So, what side hustles are available to arts and craft lovers? Below, you’ll discover just some of the career paths you can take.</w:t>
      </w:r>
    </w:p>
    <w:p w14:paraId="55A1E586" w14:textId="77777777" w:rsidR="00CE5A66" w:rsidRDefault="00CE5A66" w:rsidP="00CE5A66">
      <w:pPr>
        <w:rPr>
          <w:rFonts w:cs="Courier New"/>
          <w:b/>
          <w:bCs/>
          <w:sz w:val="26"/>
          <w:szCs w:val="26"/>
        </w:rPr>
      </w:pPr>
      <w:r>
        <w:rPr>
          <w:rFonts w:cs="Courier New"/>
          <w:b/>
          <w:bCs/>
          <w:sz w:val="26"/>
          <w:szCs w:val="26"/>
        </w:rPr>
        <w:t>Jewelry designer</w:t>
      </w:r>
    </w:p>
    <w:p w14:paraId="3EEF219E" w14:textId="77777777" w:rsidR="00CE5A66" w:rsidRDefault="00CE5A66" w:rsidP="00CE5A66">
      <w:pPr>
        <w:rPr>
          <w:rFonts w:cs="Courier New"/>
          <w:szCs w:val="24"/>
        </w:rPr>
      </w:pPr>
      <w:r>
        <w:rPr>
          <w:rFonts w:cs="Courier New"/>
          <w:szCs w:val="24"/>
        </w:rPr>
        <w:t>Do you love creating your own jewelry? If so, did you know you can sell your creations? While it may seem difficult to compete with expensive established jewelry stores, you’d be surprised how popular handcrafted jewelry is.</w:t>
      </w:r>
    </w:p>
    <w:p w14:paraId="76E97F5D" w14:textId="77777777" w:rsidR="00CE5A66" w:rsidRPr="00F5372D" w:rsidRDefault="00CE5A66" w:rsidP="00CE5A66">
      <w:pPr>
        <w:rPr>
          <w:rFonts w:cs="Courier New"/>
          <w:szCs w:val="24"/>
        </w:rPr>
      </w:pPr>
      <w:r>
        <w:rPr>
          <w:rFonts w:cs="Courier New"/>
          <w:szCs w:val="24"/>
        </w:rPr>
        <w:t xml:space="preserve">These days, you can create luxurious looking jewelry using supplies you can find online. For example, Swarovski jewelry is extremely popular. You can purchase official Swarovski crystals online, then use them to create your own fancy, sparkling jewelry.  </w:t>
      </w:r>
    </w:p>
    <w:p w14:paraId="76C8123C" w14:textId="77777777" w:rsidR="00CE5A66" w:rsidRDefault="00CE5A66" w:rsidP="00CE5A66">
      <w:pPr>
        <w:rPr>
          <w:rFonts w:cs="Courier New"/>
          <w:b/>
          <w:bCs/>
          <w:sz w:val="26"/>
          <w:szCs w:val="26"/>
        </w:rPr>
      </w:pPr>
      <w:r>
        <w:rPr>
          <w:rFonts w:cs="Courier New"/>
          <w:b/>
          <w:bCs/>
          <w:sz w:val="26"/>
          <w:szCs w:val="26"/>
        </w:rPr>
        <w:lastRenderedPageBreak/>
        <w:t>Card making</w:t>
      </w:r>
    </w:p>
    <w:p w14:paraId="747086F3" w14:textId="0E5DAB29" w:rsidR="00CE5A66" w:rsidRDefault="00832517" w:rsidP="00CE5A66">
      <w:pPr>
        <w:rPr>
          <w:rFonts w:cs="Courier New"/>
          <w:szCs w:val="24"/>
        </w:rPr>
      </w:pPr>
      <w:r>
        <w:rPr>
          <w:rFonts w:cs="Courier New"/>
          <w:noProof/>
          <w:szCs w:val="24"/>
        </w:rPr>
        <w:drawing>
          <wp:anchor distT="0" distB="0" distL="114300" distR="114300" simplePos="0" relativeHeight="251679744" behindDoc="0" locked="0" layoutInCell="1" allowOverlap="1" wp14:anchorId="651C61FC" wp14:editId="3A9FD1E4">
            <wp:simplePos x="0" y="0"/>
            <wp:positionH relativeFrom="column">
              <wp:posOffset>0</wp:posOffset>
            </wp:positionH>
            <wp:positionV relativeFrom="paragraph">
              <wp:posOffset>1077595</wp:posOffset>
            </wp:positionV>
            <wp:extent cx="5435600" cy="407670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appy-2022870_1920 (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35600" cy="4076700"/>
                    </a:xfrm>
                    <a:prstGeom prst="rect">
                      <a:avLst/>
                    </a:prstGeom>
                  </pic:spPr>
                </pic:pic>
              </a:graphicData>
            </a:graphic>
            <wp14:sizeRelH relativeFrom="margin">
              <wp14:pctWidth>0</wp14:pctWidth>
            </wp14:sizeRelH>
            <wp14:sizeRelV relativeFrom="margin">
              <wp14:pctHeight>0</wp14:pctHeight>
            </wp14:sizeRelV>
          </wp:anchor>
        </w:drawing>
      </w:r>
      <w:r w:rsidR="00CE5A66">
        <w:rPr>
          <w:rFonts w:cs="Courier New"/>
          <w:szCs w:val="24"/>
        </w:rPr>
        <w:t xml:space="preserve">Another popular side hustle for arts and crafts lovers is to create your own cards. This is a great option as cards are needed for all kinds of occasions all year round. This means you’ll have the opportunity to make more during seasonal times, but also a steady income throughout the entire year. </w:t>
      </w:r>
    </w:p>
    <w:p w14:paraId="5AF253F9" w14:textId="42BE01F3" w:rsidR="00832517" w:rsidRDefault="00832517" w:rsidP="00CE5A66">
      <w:pPr>
        <w:rPr>
          <w:rFonts w:cs="Courier New"/>
          <w:szCs w:val="24"/>
        </w:rPr>
      </w:pPr>
    </w:p>
    <w:p w14:paraId="1BF5FB8F" w14:textId="77777777" w:rsidR="00CE5A66" w:rsidRPr="00086AEC" w:rsidRDefault="00CE5A66" w:rsidP="00CE5A66">
      <w:pPr>
        <w:rPr>
          <w:rFonts w:cs="Courier New"/>
          <w:szCs w:val="24"/>
        </w:rPr>
      </w:pPr>
      <w:r>
        <w:rPr>
          <w:rFonts w:cs="Courier New"/>
          <w:szCs w:val="24"/>
        </w:rPr>
        <w:t xml:space="preserve">You will need some supplies for this side hustle. For example, you’ll need the card itself, plus a good quality printer. You’ll also need to have good graphic design skills to create your own card designs.  </w:t>
      </w:r>
    </w:p>
    <w:p w14:paraId="46C06A5A" w14:textId="77777777" w:rsidR="00CE5A66" w:rsidRDefault="00CE5A66" w:rsidP="00CE5A66">
      <w:pPr>
        <w:rPr>
          <w:rFonts w:cs="Courier New"/>
          <w:b/>
          <w:bCs/>
          <w:sz w:val="26"/>
          <w:szCs w:val="26"/>
        </w:rPr>
      </w:pPr>
      <w:r>
        <w:rPr>
          <w:rFonts w:cs="Courier New"/>
          <w:b/>
          <w:bCs/>
          <w:sz w:val="26"/>
          <w:szCs w:val="26"/>
        </w:rPr>
        <w:t>Remodel furniture</w:t>
      </w:r>
    </w:p>
    <w:p w14:paraId="5EBCCA85" w14:textId="77777777" w:rsidR="00CE5A66" w:rsidRDefault="00CE5A66" w:rsidP="00CE5A66">
      <w:pPr>
        <w:rPr>
          <w:rFonts w:cs="Courier New"/>
          <w:szCs w:val="24"/>
        </w:rPr>
      </w:pPr>
      <w:r>
        <w:rPr>
          <w:rFonts w:cs="Courier New"/>
          <w:szCs w:val="24"/>
        </w:rPr>
        <w:t xml:space="preserve">Perhaps you’re looking for something a little more hands-on? Remodeling furniture is becoming a popular side hustle opportunity. </w:t>
      </w:r>
    </w:p>
    <w:p w14:paraId="0BB249A1" w14:textId="1393E123" w:rsidR="00CE5A66" w:rsidRDefault="00832517" w:rsidP="00CE5A66">
      <w:pPr>
        <w:rPr>
          <w:rFonts w:cs="Courier New"/>
          <w:szCs w:val="24"/>
        </w:rPr>
      </w:pPr>
      <w:r>
        <w:rPr>
          <w:rFonts w:cs="Courier New"/>
          <w:noProof/>
          <w:szCs w:val="24"/>
        </w:rPr>
        <w:lastRenderedPageBreak/>
        <w:drawing>
          <wp:anchor distT="0" distB="0" distL="114300" distR="114300" simplePos="0" relativeHeight="251680768" behindDoc="0" locked="0" layoutInCell="1" allowOverlap="1" wp14:anchorId="5281ADBE" wp14:editId="767EF71E">
            <wp:simplePos x="0" y="0"/>
            <wp:positionH relativeFrom="column">
              <wp:posOffset>0</wp:posOffset>
            </wp:positionH>
            <wp:positionV relativeFrom="paragraph">
              <wp:posOffset>1095375</wp:posOffset>
            </wp:positionV>
            <wp:extent cx="5943600" cy="389128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ewing-3405975_19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891280"/>
                    </a:xfrm>
                    <a:prstGeom prst="rect">
                      <a:avLst/>
                    </a:prstGeom>
                  </pic:spPr>
                </pic:pic>
              </a:graphicData>
            </a:graphic>
          </wp:anchor>
        </w:drawing>
      </w:r>
      <w:r w:rsidR="00CE5A66">
        <w:rPr>
          <w:rFonts w:cs="Courier New"/>
          <w:szCs w:val="24"/>
        </w:rPr>
        <w:t xml:space="preserve">You can visit thrift stores, pick up old furniture and then remodel it. After doing it up, you’ll be able to sell it at a more expensive price than you paid for it. This can be quite a fun side hustle too. However, you will need to have a good eye for hidden treasures. </w:t>
      </w:r>
    </w:p>
    <w:p w14:paraId="318CCC5C" w14:textId="4E61A8C1" w:rsidR="00832517" w:rsidRPr="00FB7125" w:rsidRDefault="00832517" w:rsidP="00CE5A66">
      <w:pPr>
        <w:rPr>
          <w:rFonts w:cs="Courier New"/>
          <w:szCs w:val="24"/>
        </w:rPr>
      </w:pPr>
    </w:p>
    <w:p w14:paraId="51BF5BE3" w14:textId="77777777" w:rsidR="00CE5A66" w:rsidRDefault="00CE5A66" w:rsidP="00CE5A66">
      <w:pPr>
        <w:rPr>
          <w:rFonts w:cs="Courier New"/>
          <w:b/>
          <w:bCs/>
          <w:sz w:val="26"/>
          <w:szCs w:val="26"/>
        </w:rPr>
      </w:pPr>
      <w:r>
        <w:rPr>
          <w:rFonts w:cs="Courier New"/>
          <w:b/>
          <w:bCs/>
          <w:sz w:val="26"/>
          <w:szCs w:val="26"/>
        </w:rPr>
        <w:t>Baking</w:t>
      </w:r>
    </w:p>
    <w:p w14:paraId="3534E85C" w14:textId="77777777" w:rsidR="00CE5A66" w:rsidRDefault="00CE5A66" w:rsidP="00CE5A66">
      <w:pPr>
        <w:rPr>
          <w:rFonts w:cs="Courier New"/>
          <w:szCs w:val="24"/>
        </w:rPr>
      </w:pPr>
      <w:r>
        <w:rPr>
          <w:rFonts w:cs="Courier New"/>
          <w:szCs w:val="24"/>
        </w:rPr>
        <w:t xml:space="preserve">Another hands-on side hustle opportunity is to take up baking. If you love to spend hours in the kitchen cooking up delicious treats, becoming a professional baker is a great idea. </w:t>
      </w:r>
    </w:p>
    <w:p w14:paraId="49C2E38B" w14:textId="77777777" w:rsidR="00CE5A66" w:rsidRDefault="00CE5A66" w:rsidP="00CE5A66">
      <w:pPr>
        <w:rPr>
          <w:rFonts w:cs="Courier New"/>
          <w:szCs w:val="24"/>
        </w:rPr>
      </w:pPr>
      <w:r>
        <w:rPr>
          <w:rFonts w:cs="Courier New"/>
          <w:szCs w:val="24"/>
        </w:rPr>
        <w:t xml:space="preserve">You will need to ensure that home bakeries are legal in your area. Check the Department for Health website to check the laws and regulations in your specific state. </w:t>
      </w:r>
    </w:p>
    <w:p w14:paraId="54A02855" w14:textId="77777777" w:rsidR="00CE5A66" w:rsidRDefault="00CE5A66" w:rsidP="00CE5A66">
      <w:pPr>
        <w:rPr>
          <w:rFonts w:cs="Courier New"/>
          <w:szCs w:val="24"/>
        </w:rPr>
      </w:pPr>
      <w:r>
        <w:rPr>
          <w:rFonts w:cs="Courier New"/>
          <w:szCs w:val="24"/>
        </w:rPr>
        <w:t xml:space="preserve">You’ll also need a good level of equipment to produce professional treats. So, it isn’t the most affordable side hustle, but it is one of the most rewarding and enjoyable opportunities.  </w:t>
      </w:r>
    </w:p>
    <w:p w14:paraId="7FDB3E85" w14:textId="77777777" w:rsidR="00832517" w:rsidRDefault="00832517" w:rsidP="00CE5A66">
      <w:pPr>
        <w:rPr>
          <w:rFonts w:cs="Courier New"/>
          <w:szCs w:val="24"/>
        </w:rPr>
      </w:pPr>
    </w:p>
    <w:p w14:paraId="72DFE0FD" w14:textId="77777777" w:rsidR="00832517" w:rsidRPr="007D71F6" w:rsidRDefault="00832517" w:rsidP="00CE5A66">
      <w:pPr>
        <w:rPr>
          <w:rFonts w:cs="Courier New"/>
          <w:szCs w:val="24"/>
        </w:rPr>
      </w:pPr>
    </w:p>
    <w:p w14:paraId="1F3820BE" w14:textId="77777777" w:rsidR="00CE5A66" w:rsidRDefault="00CE5A66" w:rsidP="00CE5A66">
      <w:pPr>
        <w:rPr>
          <w:rFonts w:cs="Courier New"/>
          <w:b/>
          <w:bCs/>
          <w:sz w:val="26"/>
          <w:szCs w:val="26"/>
        </w:rPr>
      </w:pPr>
      <w:r>
        <w:rPr>
          <w:rFonts w:cs="Courier New"/>
          <w:b/>
          <w:bCs/>
          <w:sz w:val="26"/>
          <w:szCs w:val="26"/>
        </w:rPr>
        <w:lastRenderedPageBreak/>
        <w:t>Illustrator</w:t>
      </w:r>
    </w:p>
    <w:p w14:paraId="474CE706" w14:textId="77777777" w:rsidR="00CE5A66" w:rsidRDefault="00CE5A66" w:rsidP="00CE5A66">
      <w:pPr>
        <w:rPr>
          <w:rFonts w:cs="Courier New"/>
          <w:szCs w:val="24"/>
        </w:rPr>
      </w:pPr>
      <w:r>
        <w:rPr>
          <w:rFonts w:cs="Courier New"/>
          <w:szCs w:val="24"/>
        </w:rPr>
        <w:t>If you’re great at drawing, becoming an illustrator is a great idea. There is a high demand for cartoonists and illustrators and the pay can be really great too. Not sure you have the right skills? Why not take a course online?</w:t>
      </w:r>
    </w:p>
    <w:p w14:paraId="6C47AE63" w14:textId="5E643433" w:rsidR="00CE5A66" w:rsidRDefault="00832517" w:rsidP="00CE5A66">
      <w:pPr>
        <w:rPr>
          <w:rFonts w:cs="Courier New"/>
          <w:szCs w:val="24"/>
        </w:rPr>
      </w:pPr>
      <w:r>
        <w:rPr>
          <w:rFonts w:cs="Courier New"/>
          <w:noProof/>
          <w:szCs w:val="24"/>
        </w:rPr>
        <w:drawing>
          <wp:anchor distT="0" distB="0" distL="114300" distR="114300" simplePos="0" relativeHeight="251681792" behindDoc="0" locked="0" layoutInCell="1" allowOverlap="1" wp14:anchorId="679F3036" wp14:editId="6142CB72">
            <wp:simplePos x="0" y="0"/>
            <wp:positionH relativeFrom="column">
              <wp:posOffset>0</wp:posOffset>
            </wp:positionH>
            <wp:positionV relativeFrom="paragraph">
              <wp:posOffset>526415</wp:posOffset>
            </wp:positionV>
            <wp:extent cx="6010275" cy="337756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rtist-paints-986366_19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10275" cy="3377565"/>
                    </a:xfrm>
                    <a:prstGeom prst="rect">
                      <a:avLst/>
                    </a:prstGeom>
                  </pic:spPr>
                </pic:pic>
              </a:graphicData>
            </a:graphic>
          </wp:anchor>
        </w:drawing>
      </w:r>
      <w:r w:rsidR="00CE5A66">
        <w:rPr>
          <w:rFonts w:cs="Courier New"/>
          <w:szCs w:val="24"/>
        </w:rPr>
        <w:t>As long as you have some level of skill when it comes to art, this side hustle is ideal.</w:t>
      </w:r>
    </w:p>
    <w:p w14:paraId="11C74180" w14:textId="56AA4D4C" w:rsidR="00832517" w:rsidRDefault="00832517" w:rsidP="00CE5A66">
      <w:pPr>
        <w:rPr>
          <w:rFonts w:cs="Courier New"/>
          <w:szCs w:val="24"/>
        </w:rPr>
      </w:pPr>
    </w:p>
    <w:p w14:paraId="14FA0AAC" w14:textId="77777777" w:rsidR="00CE5A66" w:rsidRDefault="00CE5A66" w:rsidP="00CE5A66">
      <w:pPr>
        <w:rPr>
          <w:rFonts w:cs="Courier New"/>
          <w:b/>
          <w:bCs/>
          <w:sz w:val="26"/>
          <w:szCs w:val="26"/>
        </w:rPr>
      </w:pPr>
      <w:r>
        <w:rPr>
          <w:rFonts w:cs="Courier New"/>
          <w:b/>
          <w:bCs/>
          <w:sz w:val="26"/>
          <w:szCs w:val="26"/>
        </w:rPr>
        <w:t>Selling handmade crafts</w:t>
      </w:r>
    </w:p>
    <w:p w14:paraId="577821F4" w14:textId="77777777" w:rsidR="00CE5A66" w:rsidRDefault="00CE5A66" w:rsidP="00CE5A66">
      <w:pPr>
        <w:rPr>
          <w:rFonts w:cs="Courier New"/>
          <w:szCs w:val="24"/>
        </w:rPr>
      </w:pPr>
      <w:r>
        <w:rPr>
          <w:rFonts w:cs="Courier New"/>
          <w:szCs w:val="24"/>
        </w:rPr>
        <w:t xml:space="preserve">Any craft related items you create can easily be sold online. Handmade crafts are hugely popular, so you’ll always find demand for whatever it is you create. </w:t>
      </w:r>
    </w:p>
    <w:p w14:paraId="36BB73B2" w14:textId="77777777" w:rsidR="00CE5A66" w:rsidRDefault="00CE5A66" w:rsidP="00CE5A66">
      <w:pPr>
        <w:rPr>
          <w:rFonts w:cs="Courier New"/>
          <w:szCs w:val="24"/>
        </w:rPr>
      </w:pPr>
      <w:r>
        <w:rPr>
          <w:rFonts w:cs="Courier New"/>
          <w:szCs w:val="24"/>
        </w:rPr>
        <w:t xml:space="preserve">You could create and sell soft toys, artwork, cushion cover or accessories for example. After creating your items, you can list them for sale on sites such as Etsy or Shopify. </w:t>
      </w:r>
    </w:p>
    <w:p w14:paraId="5A83BDC3" w14:textId="77777777" w:rsidR="00832517" w:rsidRDefault="00832517" w:rsidP="00CE5A66">
      <w:pPr>
        <w:rPr>
          <w:rFonts w:cs="Courier New"/>
          <w:szCs w:val="24"/>
        </w:rPr>
      </w:pPr>
    </w:p>
    <w:p w14:paraId="5D9FDE25" w14:textId="77777777" w:rsidR="00832517" w:rsidRDefault="00832517" w:rsidP="00CE5A66">
      <w:pPr>
        <w:rPr>
          <w:rFonts w:cs="Courier New"/>
          <w:szCs w:val="24"/>
        </w:rPr>
      </w:pPr>
    </w:p>
    <w:p w14:paraId="591A1CD0" w14:textId="77777777" w:rsidR="00832517" w:rsidRDefault="00832517" w:rsidP="00CE5A66">
      <w:pPr>
        <w:rPr>
          <w:rFonts w:cs="Courier New"/>
          <w:szCs w:val="24"/>
        </w:rPr>
      </w:pPr>
    </w:p>
    <w:p w14:paraId="59D03C91" w14:textId="77777777" w:rsidR="00832517" w:rsidRDefault="00832517" w:rsidP="00CE5A66">
      <w:pPr>
        <w:rPr>
          <w:rFonts w:cs="Courier New"/>
          <w:szCs w:val="24"/>
        </w:rPr>
      </w:pPr>
    </w:p>
    <w:p w14:paraId="50523646" w14:textId="2C4A3293" w:rsidR="00CE5A66" w:rsidRDefault="00832517" w:rsidP="00CE5A66">
      <w:pPr>
        <w:rPr>
          <w:rFonts w:cs="Courier New"/>
          <w:szCs w:val="24"/>
        </w:rPr>
      </w:pPr>
      <w:r>
        <w:rPr>
          <w:rFonts w:cs="Courier New"/>
          <w:noProof/>
          <w:szCs w:val="24"/>
        </w:rPr>
        <w:lastRenderedPageBreak/>
        <w:drawing>
          <wp:anchor distT="0" distB="0" distL="114300" distR="114300" simplePos="0" relativeHeight="251682816" behindDoc="0" locked="0" layoutInCell="1" allowOverlap="1" wp14:anchorId="67897E27" wp14:editId="14EF44BA">
            <wp:simplePos x="0" y="0"/>
            <wp:positionH relativeFrom="column">
              <wp:posOffset>0</wp:posOffset>
            </wp:positionH>
            <wp:positionV relativeFrom="paragraph">
              <wp:posOffset>1143000</wp:posOffset>
            </wp:positionV>
            <wp:extent cx="5943600" cy="3947160"/>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andmade-1139554_192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r w:rsidR="00CE5A66">
        <w:rPr>
          <w:rFonts w:cs="Courier New"/>
          <w:szCs w:val="24"/>
        </w:rPr>
        <w:t xml:space="preserve">As you can see, there are a lot of different side hustle opportunities for arts and crafts lovers. Making money from your passion can be extremely rewarding. However, before deciding to jump into any of the opportunities above, it’s important to do your research. </w:t>
      </w:r>
    </w:p>
    <w:p w14:paraId="24B05AD2" w14:textId="5E3B842A" w:rsidR="00832517" w:rsidRDefault="00832517" w:rsidP="00CE5A66">
      <w:pPr>
        <w:rPr>
          <w:rFonts w:cs="Courier New"/>
          <w:szCs w:val="24"/>
        </w:rPr>
      </w:pPr>
    </w:p>
    <w:p w14:paraId="7CF9079F" w14:textId="77777777" w:rsidR="00CE5A66" w:rsidRPr="00071AF5" w:rsidRDefault="00CE5A66" w:rsidP="00CE5A66">
      <w:pPr>
        <w:rPr>
          <w:rFonts w:cs="Courier New"/>
          <w:szCs w:val="24"/>
        </w:rPr>
      </w:pPr>
      <w:r>
        <w:rPr>
          <w:rFonts w:cs="Courier New"/>
          <w:szCs w:val="24"/>
        </w:rPr>
        <w:t xml:space="preserve">Make sure you know the laws and regulations of the side hustle you’re thinking of taking up. You should also research your competitors to see how you can do your arts and crafts differently. The more unique you are, the more likely you’ll be to succeed.   </w:t>
      </w:r>
    </w:p>
    <w:p w14:paraId="78A66A0D" w14:textId="77777777" w:rsidR="00CE5A66" w:rsidRPr="001C61A6" w:rsidRDefault="00CE5A66" w:rsidP="00CE5A66">
      <w:pPr>
        <w:rPr>
          <w:rFonts w:cs="Courier New"/>
          <w:b/>
          <w:bCs/>
          <w:sz w:val="26"/>
          <w:szCs w:val="26"/>
        </w:rPr>
      </w:pPr>
    </w:p>
    <w:p w14:paraId="233F6857" w14:textId="77777777" w:rsidR="00CE5A66" w:rsidRPr="009E7F5B" w:rsidRDefault="00CE5A66" w:rsidP="00CE5A66">
      <w:bookmarkStart w:id="5" w:name="_GoBack"/>
      <w:bookmarkEnd w:id="5"/>
    </w:p>
    <w:p w14:paraId="0693F534" w14:textId="77777777" w:rsidR="00CE5A66" w:rsidRPr="00501C34" w:rsidRDefault="00CE5A66" w:rsidP="00A92227">
      <w:pPr>
        <w:rPr>
          <w:rFonts w:cs="Courier New"/>
          <w:szCs w:val="24"/>
        </w:rPr>
      </w:pPr>
    </w:p>
    <w:p w14:paraId="1BA5168C" w14:textId="77777777" w:rsidR="00A92227" w:rsidRPr="00C2402D" w:rsidRDefault="00A92227" w:rsidP="00B91B66">
      <w:pPr>
        <w:rPr>
          <w:rFonts w:cs="Courier New"/>
          <w:szCs w:val="24"/>
        </w:rPr>
      </w:pPr>
    </w:p>
    <w:p w14:paraId="54F47951" w14:textId="77777777" w:rsidR="00B91B66" w:rsidRPr="00B85736" w:rsidRDefault="00B91B66" w:rsidP="00B91B66">
      <w:pPr>
        <w:rPr>
          <w:rFonts w:cs="Courier New"/>
          <w:szCs w:val="24"/>
        </w:rPr>
      </w:pPr>
    </w:p>
    <w:p w14:paraId="39C3AEFA" w14:textId="503582F4" w:rsidR="00100B4E" w:rsidRPr="00832517" w:rsidRDefault="00100B4E">
      <w:pPr>
        <w:rPr>
          <w:rFonts w:cs="Courier New"/>
          <w:szCs w:val="24"/>
        </w:rPr>
      </w:pPr>
    </w:p>
    <w:sectPr w:rsidR="00100B4E" w:rsidRPr="00832517" w:rsidSect="00100B4E">
      <w:footerReference w:type="default" r:id="rId3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138262" w14:textId="77777777" w:rsidR="00A32AB5" w:rsidRDefault="00A32AB5" w:rsidP="00100B4E">
      <w:pPr>
        <w:spacing w:after="0" w:line="240" w:lineRule="auto"/>
      </w:pPr>
      <w:r>
        <w:separator/>
      </w:r>
    </w:p>
  </w:endnote>
  <w:endnote w:type="continuationSeparator" w:id="0">
    <w:p w14:paraId="622CA74C" w14:textId="77777777" w:rsidR="00A32AB5" w:rsidRDefault="00A32AB5"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1B7A4"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890F0C">
      <w:rPr>
        <w:noProof/>
        <w:color w:val="323E4F" w:themeColor="text2" w:themeShade="BF"/>
        <w:szCs w:val="24"/>
      </w:rPr>
      <w:t>26</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890F0C">
      <w:rPr>
        <w:noProof/>
        <w:color w:val="323E4F" w:themeColor="text2" w:themeShade="BF"/>
        <w:szCs w:val="24"/>
      </w:rPr>
      <w:t>26</w:t>
    </w:r>
    <w:r>
      <w:rPr>
        <w:color w:val="323E4F" w:themeColor="text2" w:themeShade="BF"/>
        <w:szCs w:val="24"/>
      </w:rPr>
      <w:fldChar w:fldCharType="end"/>
    </w:r>
  </w:p>
  <w:p w14:paraId="205EDD54"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B02817" w14:textId="77777777" w:rsidR="00A32AB5" w:rsidRDefault="00A32AB5" w:rsidP="00100B4E">
      <w:pPr>
        <w:spacing w:after="0" w:line="240" w:lineRule="auto"/>
      </w:pPr>
      <w:r>
        <w:separator/>
      </w:r>
    </w:p>
  </w:footnote>
  <w:footnote w:type="continuationSeparator" w:id="0">
    <w:p w14:paraId="7BC9C5C1" w14:textId="77777777" w:rsidR="00A32AB5" w:rsidRDefault="00A32AB5" w:rsidP="00100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A0F54"/>
    <w:multiLevelType w:val="hybridMultilevel"/>
    <w:tmpl w:val="65F0037A"/>
    <w:lvl w:ilvl="0" w:tplc="08090001">
      <w:start w:val="1"/>
      <w:numFmt w:val="bullet"/>
      <w:lvlText w:val=""/>
      <w:lvlJc w:val="left"/>
      <w:pPr>
        <w:ind w:left="876" w:hanging="360"/>
      </w:pPr>
      <w:rPr>
        <w:rFonts w:ascii="Symbol" w:hAnsi="Symbol" w:hint="default"/>
      </w:rPr>
    </w:lvl>
    <w:lvl w:ilvl="1" w:tplc="08090003" w:tentative="1">
      <w:start w:val="1"/>
      <w:numFmt w:val="bullet"/>
      <w:lvlText w:val="o"/>
      <w:lvlJc w:val="left"/>
      <w:pPr>
        <w:ind w:left="1596" w:hanging="360"/>
      </w:pPr>
      <w:rPr>
        <w:rFonts w:ascii="Courier New" w:hAnsi="Courier New" w:cs="Courier New" w:hint="default"/>
      </w:rPr>
    </w:lvl>
    <w:lvl w:ilvl="2" w:tplc="08090005" w:tentative="1">
      <w:start w:val="1"/>
      <w:numFmt w:val="bullet"/>
      <w:lvlText w:val=""/>
      <w:lvlJc w:val="left"/>
      <w:pPr>
        <w:ind w:left="2316" w:hanging="360"/>
      </w:pPr>
      <w:rPr>
        <w:rFonts w:ascii="Wingdings" w:hAnsi="Wingdings" w:hint="default"/>
      </w:rPr>
    </w:lvl>
    <w:lvl w:ilvl="3" w:tplc="08090001" w:tentative="1">
      <w:start w:val="1"/>
      <w:numFmt w:val="bullet"/>
      <w:lvlText w:val=""/>
      <w:lvlJc w:val="left"/>
      <w:pPr>
        <w:ind w:left="3036" w:hanging="360"/>
      </w:pPr>
      <w:rPr>
        <w:rFonts w:ascii="Symbol" w:hAnsi="Symbol" w:hint="default"/>
      </w:rPr>
    </w:lvl>
    <w:lvl w:ilvl="4" w:tplc="08090003" w:tentative="1">
      <w:start w:val="1"/>
      <w:numFmt w:val="bullet"/>
      <w:lvlText w:val="o"/>
      <w:lvlJc w:val="left"/>
      <w:pPr>
        <w:ind w:left="3756" w:hanging="360"/>
      </w:pPr>
      <w:rPr>
        <w:rFonts w:ascii="Courier New" w:hAnsi="Courier New" w:cs="Courier New" w:hint="default"/>
      </w:rPr>
    </w:lvl>
    <w:lvl w:ilvl="5" w:tplc="08090005" w:tentative="1">
      <w:start w:val="1"/>
      <w:numFmt w:val="bullet"/>
      <w:lvlText w:val=""/>
      <w:lvlJc w:val="left"/>
      <w:pPr>
        <w:ind w:left="4476" w:hanging="360"/>
      </w:pPr>
      <w:rPr>
        <w:rFonts w:ascii="Wingdings" w:hAnsi="Wingdings" w:hint="default"/>
      </w:rPr>
    </w:lvl>
    <w:lvl w:ilvl="6" w:tplc="08090001" w:tentative="1">
      <w:start w:val="1"/>
      <w:numFmt w:val="bullet"/>
      <w:lvlText w:val=""/>
      <w:lvlJc w:val="left"/>
      <w:pPr>
        <w:ind w:left="5196" w:hanging="360"/>
      </w:pPr>
      <w:rPr>
        <w:rFonts w:ascii="Symbol" w:hAnsi="Symbol" w:hint="default"/>
      </w:rPr>
    </w:lvl>
    <w:lvl w:ilvl="7" w:tplc="08090003" w:tentative="1">
      <w:start w:val="1"/>
      <w:numFmt w:val="bullet"/>
      <w:lvlText w:val="o"/>
      <w:lvlJc w:val="left"/>
      <w:pPr>
        <w:ind w:left="5916" w:hanging="360"/>
      </w:pPr>
      <w:rPr>
        <w:rFonts w:ascii="Courier New" w:hAnsi="Courier New" w:cs="Courier New" w:hint="default"/>
      </w:rPr>
    </w:lvl>
    <w:lvl w:ilvl="8" w:tplc="08090005" w:tentative="1">
      <w:start w:val="1"/>
      <w:numFmt w:val="bullet"/>
      <w:lvlText w:val=""/>
      <w:lvlJc w:val="left"/>
      <w:pPr>
        <w:ind w:left="6636" w:hanging="360"/>
      </w:pPr>
      <w:rPr>
        <w:rFonts w:ascii="Wingdings" w:hAnsi="Wingdings" w:hint="default"/>
      </w:rPr>
    </w:lvl>
  </w:abstractNum>
  <w:abstractNum w:abstractNumId="1" w15:restartNumberingAfterBreak="0">
    <w:nsid w:val="1E92114B"/>
    <w:multiLevelType w:val="hybridMultilevel"/>
    <w:tmpl w:val="46B01DA2"/>
    <w:lvl w:ilvl="0" w:tplc="08090001">
      <w:start w:val="1"/>
      <w:numFmt w:val="bullet"/>
      <w:lvlText w:val=""/>
      <w:lvlJc w:val="left"/>
      <w:pPr>
        <w:ind w:left="864" w:hanging="360"/>
      </w:pPr>
      <w:rPr>
        <w:rFonts w:ascii="Symbol" w:hAnsi="Symbol" w:hint="default"/>
      </w:rPr>
    </w:lvl>
    <w:lvl w:ilvl="1" w:tplc="08090003" w:tentative="1">
      <w:start w:val="1"/>
      <w:numFmt w:val="bullet"/>
      <w:lvlText w:val="o"/>
      <w:lvlJc w:val="left"/>
      <w:pPr>
        <w:ind w:left="1584" w:hanging="360"/>
      </w:pPr>
      <w:rPr>
        <w:rFonts w:ascii="Courier New" w:hAnsi="Courier New" w:cs="Courier New" w:hint="default"/>
      </w:rPr>
    </w:lvl>
    <w:lvl w:ilvl="2" w:tplc="08090005" w:tentative="1">
      <w:start w:val="1"/>
      <w:numFmt w:val="bullet"/>
      <w:lvlText w:val=""/>
      <w:lvlJc w:val="left"/>
      <w:pPr>
        <w:ind w:left="2304" w:hanging="360"/>
      </w:pPr>
      <w:rPr>
        <w:rFonts w:ascii="Wingdings" w:hAnsi="Wingdings" w:hint="default"/>
      </w:rPr>
    </w:lvl>
    <w:lvl w:ilvl="3" w:tplc="08090001" w:tentative="1">
      <w:start w:val="1"/>
      <w:numFmt w:val="bullet"/>
      <w:lvlText w:val=""/>
      <w:lvlJc w:val="left"/>
      <w:pPr>
        <w:ind w:left="3024" w:hanging="360"/>
      </w:pPr>
      <w:rPr>
        <w:rFonts w:ascii="Symbol" w:hAnsi="Symbol" w:hint="default"/>
      </w:rPr>
    </w:lvl>
    <w:lvl w:ilvl="4" w:tplc="08090003" w:tentative="1">
      <w:start w:val="1"/>
      <w:numFmt w:val="bullet"/>
      <w:lvlText w:val="o"/>
      <w:lvlJc w:val="left"/>
      <w:pPr>
        <w:ind w:left="3744" w:hanging="360"/>
      </w:pPr>
      <w:rPr>
        <w:rFonts w:ascii="Courier New" w:hAnsi="Courier New" w:cs="Courier New" w:hint="default"/>
      </w:rPr>
    </w:lvl>
    <w:lvl w:ilvl="5" w:tplc="08090005" w:tentative="1">
      <w:start w:val="1"/>
      <w:numFmt w:val="bullet"/>
      <w:lvlText w:val=""/>
      <w:lvlJc w:val="left"/>
      <w:pPr>
        <w:ind w:left="4464" w:hanging="360"/>
      </w:pPr>
      <w:rPr>
        <w:rFonts w:ascii="Wingdings" w:hAnsi="Wingdings" w:hint="default"/>
      </w:rPr>
    </w:lvl>
    <w:lvl w:ilvl="6" w:tplc="08090001" w:tentative="1">
      <w:start w:val="1"/>
      <w:numFmt w:val="bullet"/>
      <w:lvlText w:val=""/>
      <w:lvlJc w:val="left"/>
      <w:pPr>
        <w:ind w:left="5184" w:hanging="360"/>
      </w:pPr>
      <w:rPr>
        <w:rFonts w:ascii="Symbol" w:hAnsi="Symbol" w:hint="default"/>
      </w:rPr>
    </w:lvl>
    <w:lvl w:ilvl="7" w:tplc="08090003" w:tentative="1">
      <w:start w:val="1"/>
      <w:numFmt w:val="bullet"/>
      <w:lvlText w:val="o"/>
      <w:lvlJc w:val="left"/>
      <w:pPr>
        <w:ind w:left="5904" w:hanging="360"/>
      </w:pPr>
      <w:rPr>
        <w:rFonts w:ascii="Courier New" w:hAnsi="Courier New" w:cs="Courier New" w:hint="default"/>
      </w:rPr>
    </w:lvl>
    <w:lvl w:ilvl="8" w:tplc="08090005" w:tentative="1">
      <w:start w:val="1"/>
      <w:numFmt w:val="bullet"/>
      <w:lvlText w:val=""/>
      <w:lvlJc w:val="left"/>
      <w:pPr>
        <w:ind w:left="6624" w:hanging="360"/>
      </w:pPr>
      <w:rPr>
        <w:rFonts w:ascii="Wingdings" w:hAnsi="Wingdings" w:hint="default"/>
      </w:rPr>
    </w:lvl>
  </w:abstractNum>
  <w:abstractNum w:abstractNumId="2" w15:restartNumberingAfterBreak="0">
    <w:nsid w:val="24214237"/>
    <w:multiLevelType w:val="hybridMultilevel"/>
    <w:tmpl w:val="1696EE22"/>
    <w:lvl w:ilvl="0" w:tplc="08090001">
      <w:start w:val="1"/>
      <w:numFmt w:val="bullet"/>
      <w:lvlText w:val=""/>
      <w:lvlJc w:val="left"/>
      <w:pPr>
        <w:ind w:left="864" w:hanging="360"/>
      </w:pPr>
      <w:rPr>
        <w:rFonts w:ascii="Symbol" w:hAnsi="Symbol" w:hint="default"/>
      </w:rPr>
    </w:lvl>
    <w:lvl w:ilvl="1" w:tplc="08090003" w:tentative="1">
      <w:start w:val="1"/>
      <w:numFmt w:val="bullet"/>
      <w:lvlText w:val="o"/>
      <w:lvlJc w:val="left"/>
      <w:pPr>
        <w:ind w:left="1584" w:hanging="360"/>
      </w:pPr>
      <w:rPr>
        <w:rFonts w:ascii="Courier New" w:hAnsi="Courier New" w:cs="Courier New" w:hint="default"/>
      </w:rPr>
    </w:lvl>
    <w:lvl w:ilvl="2" w:tplc="08090005" w:tentative="1">
      <w:start w:val="1"/>
      <w:numFmt w:val="bullet"/>
      <w:lvlText w:val=""/>
      <w:lvlJc w:val="left"/>
      <w:pPr>
        <w:ind w:left="2304" w:hanging="360"/>
      </w:pPr>
      <w:rPr>
        <w:rFonts w:ascii="Wingdings" w:hAnsi="Wingdings" w:hint="default"/>
      </w:rPr>
    </w:lvl>
    <w:lvl w:ilvl="3" w:tplc="08090001" w:tentative="1">
      <w:start w:val="1"/>
      <w:numFmt w:val="bullet"/>
      <w:lvlText w:val=""/>
      <w:lvlJc w:val="left"/>
      <w:pPr>
        <w:ind w:left="3024" w:hanging="360"/>
      </w:pPr>
      <w:rPr>
        <w:rFonts w:ascii="Symbol" w:hAnsi="Symbol" w:hint="default"/>
      </w:rPr>
    </w:lvl>
    <w:lvl w:ilvl="4" w:tplc="08090003" w:tentative="1">
      <w:start w:val="1"/>
      <w:numFmt w:val="bullet"/>
      <w:lvlText w:val="o"/>
      <w:lvlJc w:val="left"/>
      <w:pPr>
        <w:ind w:left="3744" w:hanging="360"/>
      </w:pPr>
      <w:rPr>
        <w:rFonts w:ascii="Courier New" w:hAnsi="Courier New" w:cs="Courier New" w:hint="default"/>
      </w:rPr>
    </w:lvl>
    <w:lvl w:ilvl="5" w:tplc="08090005" w:tentative="1">
      <w:start w:val="1"/>
      <w:numFmt w:val="bullet"/>
      <w:lvlText w:val=""/>
      <w:lvlJc w:val="left"/>
      <w:pPr>
        <w:ind w:left="4464" w:hanging="360"/>
      </w:pPr>
      <w:rPr>
        <w:rFonts w:ascii="Wingdings" w:hAnsi="Wingdings" w:hint="default"/>
      </w:rPr>
    </w:lvl>
    <w:lvl w:ilvl="6" w:tplc="08090001" w:tentative="1">
      <w:start w:val="1"/>
      <w:numFmt w:val="bullet"/>
      <w:lvlText w:val=""/>
      <w:lvlJc w:val="left"/>
      <w:pPr>
        <w:ind w:left="5184" w:hanging="360"/>
      </w:pPr>
      <w:rPr>
        <w:rFonts w:ascii="Symbol" w:hAnsi="Symbol" w:hint="default"/>
      </w:rPr>
    </w:lvl>
    <w:lvl w:ilvl="7" w:tplc="08090003" w:tentative="1">
      <w:start w:val="1"/>
      <w:numFmt w:val="bullet"/>
      <w:lvlText w:val="o"/>
      <w:lvlJc w:val="left"/>
      <w:pPr>
        <w:ind w:left="5904" w:hanging="360"/>
      </w:pPr>
      <w:rPr>
        <w:rFonts w:ascii="Courier New" w:hAnsi="Courier New" w:cs="Courier New" w:hint="default"/>
      </w:rPr>
    </w:lvl>
    <w:lvl w:ilvl="8" w:tplc="08090005" w:tentative="1">
      <w:start w:val="1"/>
      <w:numFmt w:val="bullet"/>
      <w:lvlText w:val=""/>
      <w:lvlJc w:val="left"/>
      <w:pPr>
        <w:ind w:left="6624" w:hanging="360"/>
      </w:pPr>
      <w:rPr>
        <w:rFonts w:ascii="Wingdings" w:hAnsi="Wingdings" w:hint="default"/>
      </w:rPr>
    </w:lvl>
  </w:abstractNum>
  <w:abstractNum w:abstractNumId="3" w15:restartNumberingAfterBreak="0">
    <w:nsid w:val="275C2AFC"/>
    <w:multiLevelType w:val="hybridMultilevel"/>
    <w:tmpl w:val="99A259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491651B"/>
    <w:multiLevelType w:val="hybridMultilevel"/>
    <w:tmpl w:val="166213AE"/>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tentative="1">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5" w15:restartNumberingAfterBreak="0">
    <w:nsid w:val="34F9693A"/>
    <w:multiLevelType w:val="hybridMultilevel"/>
    <w:tmpl w:val="2DA0B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344179E"/>
    <w:multiLevelType w:val="hybridMultilevel"/>
    <w:tmpl w:val="64DA8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95B166A"/>
    <w:multiLevelType w:val="hybridMultilevel"/>
    <w:tmpl w:val="485A2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7C5031A"/>
    <w:multiLevelType w:val="hybridMultilevel"/>
    <w:tmpl w:val="537C4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8"/>
  </w:num>
  <w:num w:numId="5">
    <w:abstractNumId w:val="4"/>
  </w:num>
  <w:num w:numId="6">
    <w:abstractNumId w:val="7"/>
  </w:num>
  <w:num w:numId="7">
    <w:abstractNumId w:val="2"/>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017452"/>
    <w:rsid w:val="00017452"/>
    <w:rsid w:val="000216A3"/>
    <w:rsid w:val="000656E5"/>
    <w:rsid w:val="00091356"/>
    <w:rsid w:val="000C6149"/>
    <w:rsid w:val="00100B4E"/>
    <w:rsid w:val="00146556"/>
    <w:rsid w:val="001B3FDA"/>
    <w:rsid w:val="001E2079"/>
    <w:rsid w:val="001E7F93"/>
    <w:rsid w:val="00237502"/>
    <w:rsid w:val="00263252"/>
    <w:rsid w:val="002D7BFB"/>
    <w:rsid w:val="00304719"/>
    <w:rsid w:val="00394C30"/>
    <w:rsid w:val="0046476F"/>
    <w:rsid w:val="00511C24"/>
    <w:rsid w:val="00553947"/>
    <w:rsid w:val="00767E81"/>
    <w:rsid w:val="007E0B77"/>
    <w:rsid w:val="00814130"/>
    <w:rsid w:val="00832517"/>
    <w:rsid w:val="00836DDC"/>
    <w:rsid w:val="00890F0C"/>
    <w:rsid w:val="00924169"/>
    <w:rsid w:val="00A14BD8"/>
    <w:rsid w:val="00A32AB5"/>
    <w:rsid w:val="00A92227"/>
    <w:rsid w:val="00B30499"/>
    <w:rsid w:val="00B91B66"/>
    <w:rsid w:val="00BC1F4C"/>
    <w:rsid w:val="00CA58FF"/>
    <w:rsid w:val="00CE5A66"/>
    <w:rsid w:val="00D659FD"/>
    <w:rsid w:val="00DA6B28"/>
    <w:rsid w:val="00DD047D"/>
    <w:rsid w:val="00DF6F46"/>
    <w:rsid w:val="00E0337F"/>
    <w:rsid w:val="00E71B23"/>
    <w:rsid w:val="00E74C1C"/>
    <w:rsid w:val="00EF0B5D"/>
    <w:rsid w:val="00EF3D55"/>
    <w:rsid w:val="00F830F9"/>
    <w:rsid w:val="00FA149B"/>
    <w:rsid w:val="00FD3CB1"/>
    <w:rsid w:val="00FE1DEA"/>
    <w:rsid w:val="00FE2C3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397850"/>
  <w15:chartTrackingRefBased/>
  <w15:docId w15:val="{754EB8BE-0B45-4923-96A6-08A8FB47E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TOC1">
    <w:name w:val="toc 1"/>
    <w:basedOn w:val="Normal"/>
    <w:next w:val="Normal"/>
    <w:autoRedefine/>
    <w:uiPriority w:val="39"/>
    <w:unhideWhenUsed/>
    <w:rsid w:val="0046476F"/>
    <w:pPr>
      <w:spacing w:after="100"/>
    </w:pPr>
  </w:style>
  <w:style w:type="character" w:styleId="Hyperlink">
    <w:name w:val="Hyperlink"/>
    <w:basedOn w:val="DefaultParagraphFont"/>
    <w:uiPriority w:val="99"/>
    <w:unhideWhenUsed/>
    <w:rsid w:val="0046476F"/>
    <w:rPr>
      <w:color w:val="0563C1" w:themeColor="hyperlink"/>
      <w:u w:val="single"/>
    </w:rPr>
  </w:style>
  <w:style w:type="paragraph" w:styleId="ListParagraph">
    <w:name w:val="List Paragraph"/>
    <w:basedOn w:val="Normal"/>
    <w:uiPriority w:val="34"/>
    <w:qFormat/>
    <w:rsid w:val="00E74C1C"/>
    <w:pPr>
      <w:ind w:left="720"/>
      <w:contextualSpacing/>
    </w:pPr>
    <w:rPr>
      <w:rFonts w:asciiTheme="minorHAnsi" w:hAnsiTheme="minorHAnsi"/>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imee\Documents\April%20Reviews\2019\October%202019\SelfCareNSP\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692E1-B54C-453A-85A7-7EDC31B6B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TEMPLATE.dotx</Template>
  <TotalTime>7</TotalTime>
  <Pages>26</Pages>
  <Words>2879</Words>
  <Characters>16415</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Aimee Rogers</dc:creator>
  <cp:keywords/>
  <dc:description/>
  <cp:lastModifiedBy>Melody Spier</cp:lastModifiedBy>
  <cp:revision>2</cp:revision>
  <dcterms:created xsi:type="dcterms:W3CDTF">2019-12-23T20:20:00Z</dcterms:created>
  <dcterms:modified xsi:type="dcterms:W3CDTF">2019-12-23T20:20:00Z</dcterms:modified>
</cp:coreProperties>
</file>