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ECD497" w14:textId="6A9BFEFF" w:rsidR="00100B4E" w:rsidRDefault="0037484A">
      <w:r>
        <w:rPr>
          <w:noProof/>
        </w:rPr>
        <w:drawing>
          <wp:anchor distT="0" distB="0" distL="114300" distR="114300" simplePos="0" relativeHeight="251658240" behindDoc="0" locked="0" layoutInCell="1" allowOverlap="1" wp14:anchorId="77A3B63B" wp14:editId="17601E8F">
            <wp:simplePos x="0" y="0"/>
            <wp:positionH relativeFrom="column">
              <wp:posOffset>-981075</wp:posOffset>
            </wp:positionH>
            <wp:positionV relativeFrom="page">
              <wp:posOffset>9525</wp:posOffset>
            </wp:positionV>
            <wp:extent cx="7931150" cy="1005840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oking at Hom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931150" cy="10058400"/>
                    </a:xfrm>
                    <a:prstGeom prst="rect">
                      <a:avLst/>
                    </a:prstGeom>
                  </pic:spPr>
                </pic:pic>
              </a:graphicData>
            </a:graphic>
            <wp14:sizeRelH relativeFrom="margin">
              <wp14:pctWidth>0</wp14:pctWidth>
            </wp14:sizeRelH>
            <wp14:sizeRelV relativeFrom="margin">
              <wp14:pctHeight>0</wp14:pctHeight>
            </wp14:sizeRelV>
          </wp:anchor>
        </w:drawing>
      </w:r>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14:paraId="08A467EC" w14:textId="77777777" w:rsidR="00100B4E" w:rsidRDefault="00100B4E">
          <w:pPr>
            <w:pStyle w:val="TOCHeading"/>
          </w:pPr>
          <w:r>
            <w:t>Contents</w:t>
          </w:r>
        </w:p>
        <w:p w14:paraId="030FB1D4" w14:textId="49E96B43" w:rsidR="00941593" w:rsidRDefault="002E7C60">
          <w:pPr>
            <w:pStyle w:val="TOC1"/>
            <w:tabs>
              <w:tab w:val="right" w:leader="dot" w:pos="9350"/>
            </w:tabs>
            <w:rPr>
              <w:rFonts w:asciiTheme="minorHAnsi" w:eastAsiaTheme="minorEastAsia" w:hAnsiTheme="minorHAnsi"/>
              <w:noProof/>
              <w:sz w:val="22"/>
              <w:lang w:val="en-GB" w:eastAsia="en-GB"/>
            </w:rPr>
          </w:pPr>
          <w:r>
            <w:fldChar w:fldCharType="begin"/>
          </w:r>
          <w:r>
            <w:instrText xml:space="preserve"> TOC \o "1-3" \h \z \u </w:instrText>
          </w:r>
          <w:r>
            <w:fldChar w:fldCharType="separate"/>
          </w:r>
          <w:hyperlink w:anchor="_Toc29293201" w:history="1">
            <w:r w:rsidR="00941593" w:rsidRPr="000F37E0">
              <w:rPr>
                <w:rStyle w:val="Hyperlink"/>
                <w:noProof/>
              </w:rPr>
              <w:t>What Are the Benefits of Cooking from Home?</w:t>
            </w:r>
            <w:r w:rsidR="00941593">
              <w:rPr>
                <w:noProof/>
                <w:webHidden/>
              </w:rPr>
              <w:tab/>
            </w:r>
            <w:r w:rsidR="00941593">
              <w:rPr>
                <w:noProof/>
                <w:webHidden/>
              </w:rPr>
              <w:fldChar w:fldCharType="begin"/>
            </w:r>
            <w:r w:rsidR="00941593">
              <w:rPr>
                <w:noProof/>
                <w:webHidden/>
              </w:rPr>
              <w:instrText xml:space="preserve"> PAGEREF _Toc29293201 \h </w:instrText>
            </w:r>
            <w:r w:rsidR="00941593">
              <w:rPr>
                <w:noProof/>
                <w:webHidden/>
              </w:rPr>
            </w:r>
            <w:r w:rsidR="00941593">
              <w:rPr>
                <w:noProof/>
                <w:webHidden/>
              </w:rPr>
              <w:fldChar w:fldCharType="separate"/>
            </w:r>
            <w:r w:rsidR="00054203">
              <w:rPr>
                <w:noProof/>
                <w:webHidden/>
              </w:rPr>
              <w:t>3</w:t>
            </w:r>
            <w:r w:rsidR="00941593">
              <w:rPr>
                <w:noProof/>
                <w:webHidden/>
              </w:rPr>
              <w:fldChar w:fldCharType="end"/>
            </w:r>
          </w:hyperlink>
        </w:p>
        <w:p w14:paraId="0C25B503" w14:textId="1CF5D044" w:rsidR="00941593" w:rsidRDefault="00544490">
          <w:pPr>
            <w:pStyle w:val="TOC1"/>
            <w:tabs>
              <w:tab w:val="right" w:leader="dot" w:pos="9350"/>
            </w:tabs>
            <w:rPr>
              <w:rFonts w:asciiTheme="minorHAnsi" w:eastAsiaTheme="minorEastAsia" w:hAnsiTheme="minorHAnsi"/>
              <w:noProof/>
              <w:sz w:val="22"/>
              <w:lang w:val="en-GB" w:eastAsia="en-GB"/>
            </w:rPr>
          </w:pPr>
          <w:hyperlink w:anchor="_Toc29293202" w:history="1">
            <w:r w:rsidR="00941593" w:rsidRPr="000F37E0">
              <w:rPr>
                <w:rStyle w:val="Hyperlink"/>
                <w:noProof/>
              </w:rPr>
              <w:t>Cook at Home Vs Eating Out</w:t>
            </w:r>
            <w:r w:rsidR="00941593">
              <w:rPr>
                <w:noProof/>
                <w:webHidden/>
              </w:rPr>
              <w:tab/>
            </w:r>
            <w:r w:rsidR="00941593">
              <w:rPr>
                <w:noProof/>
                <w:webHidden/>
              </w:rPr>
              <w:fldChar w:fldCharType="begin"/>
            </w:r>
            <w:r w:rsidR="00941593">
              <w:rPr>
                <w:noProof/>
                <w:webHidden/>
              </w:rPr>
              <w:instrText xml:space="preserve"> PAGEREF _Toc29293202 \h </w:instrText>
            </w:r>
            <w:r w:rsidR="00941593">
              <w:rPr>
                <w:noProof/>
                <w:webHidden/>
              </w:rPr>
            </w:r>
            <w:r w:rsidR="00941593">
              <w:rPr>
                <w:noProof/>
                <w:webHidden/>
              </w:rPr>
              <w:fldChar w:fldCharType="separate"/>
            </w:r>
            <w:r w:rsidR="00054203">
              <w:rPr>
                <w:noProof/>
                <w:webHidden/>
              </w:rPr>
              <w:t>7</w:t>
            </w:r>
            <w:r w:rsidR="00941593">
              <w:rPr>
                <w:noProof/>
                <w:webHidden/>
              </w:rPr>
              <w:fldChar w:fldCharType="end"/>
            </w:r>
          </w:hyperlink>
        </w:p>
        <w:p w14:paraId="1D9DE0E7" w14:textId="7E8154C0" w:rsidR="00941593" w:rsidRDefault="00544490">
          <w:pPr>
            <w:pStyle w:val="TOC1"/>
            <w:tabs>
              <w:tab w:val="right" w:leader="dot" w:pos="9350"/>
            </w:tabs>
            <w:rPr>
              <w:rFonts w:asciiTheme="minorHAnsi" w:eastAsiaTheme="minorEastAsia" w:hAnsiTheme="minorHAnsi"/>
              <w:noProof/>
              <w:sz w:val="22"/>
              <w:lang w:val="en-GB" w:eastAsia="en-GB"/>
            </w:rPr>
          </w:pPr>
          <w:hyperlink w:anchor="_Toc29293203" w:history="1">
            <w:r w:rsidR="00941593" w:rsidRPr="000F37E0">
              <w:rPr>
                <w:rStyle w:val="Hyperlink"/>
                <w:noProof/>
              </w:rPr>
              <w:t>How to Start Cooking at Home</w:t>
            </w:r>
            <w:r w:rsidR="00941593">
              <w:rPr>
                <w:noProof/>
                <w:webHidden/>
              </w:rPr>
              <w:tab/>
            </w:r>
            <w:r w:rsidR="00941593">
              <w:rPr>
                <w:noProof/>
                <w:webHidden/>
              </w:rPr>
              <w:fldChar w:fldCharType="begin"/>
            </w:r>
            <w:r w:rsidR="00941593">
              <w:rPr>
                <w:noProof/>
                <w:webHidden/>
              </w:rPr>
              <w:instrText xml:space="preserve"> PAGEREF _Toc29293203 \h </w:instrText>
            </w:r>
            <w:r w:rsidR="00941593">
              <w:rPr>
                <w:noProof/>
                <w:webHidden/>
              </w:rPr>
            </w:r>
            <w:r w:rsidR="00941593">
              <w:rPr>
                <w:noProof/>
                <w:webHidden/>
              </w:rPr>
              <w:fldChar w:fldCharType="separate"/>
            </w:r>
            <w:r w:rsidR="00054203">
              <w:rPr>
                <w:noProof/>
                <w:webHidden/>
              </w:rPr>
              <w:t>12</w:t>
            </w:r>
            <w:r w:rsidR="00941593">
              <w:rPr>
                <w:noProof/>
                <w:webHidden/>
              </w:rPr>
              <w:fldChar w:fldCharType="end"/>
            </w:r>
          </w:hyperlink>
        </w:p>
        <w:p w14:paraId="4CC9B9DA" w14:textId="0B60FABF" w:rsidR="00941593" w:rsidRDefault="00544490">
          <w:pPr>
            <w:pStyle w:val="TOC1"/>
            <w:tabs>
              <w:tab w:val="right" w:leader="dot" w:pos="9350"/>
            </w:tabs>
            <w:rPr>
              <w:rFonts w:asciiTheme="minorHAnsi" w:eastAsiaTheme="minorEastAsia" w:hAnsiTheme="minorHAnsi"/>
              <w:noProof/>
              <w:sz w:val="22"/>
              <w:lang w:val="en-GB" w:eastAsia="en-GB"/>
            </w:rPr>
          </w:pPr>
          <w:hyperlink w:anchor="_Toc29293204" w:history="1">
            <w:r w:rsidR="00941593" w:rsidRPr="000F37E0">
              <w:rPr>
                <w:rStyle w:val="Hyperlink"/>
                <w:noProof/>
              </w:rPr>
              <w:t>Why Prepping for the Week is Key to More Home Cooked Meals</w:t>
            </w:r>
            <w:r w:rsidR="00941593">
              <w:rPr>
                <w:noProof/>
                <w:webHidden/>
              </w:rPr>
              <w:tab/>
            </w:r>
            <w:r w:rsidR="00941593">
              <w:rPr>
                <w:noProof/>
                <w:webHidden/>
              </w:rPr>
              <w:fldChar w:fldCharType="begin"/>
            </w:r>
            <w:r w:rsidR="00941593">
              <w:rPr>
                <w:noProof/>
                <w:webHidden/>
              </w:rPr>
              <w:instrText xml:space="preserve"> PAGEREF _Toc29293204 \h </w:instrText>
            </w:r>
            <w:r w:rsidR="00941593">
              <w:rPr>
                <w:noProof/>
                <w:webHidden/>
              </w:rPr>
            </w:r>
            <w:r w:rsidR="00941593">
              <w:rPr>
                <w:noProof/>
                <w:webHidden/>
              </w:rPr>
              <w:fldChar w:fldCharType="separate"/>
            </w:r>
            <w:r w:rsidR="00054203">
              <w:rPr>
                <w:noProof/>
                <w:webHidden/>
              </w:rPr>
              <w:t>17</w:t>
            </w:r>
            <w:r w:rsidR="00941593">
              <w:rPr>
                <w:noProof/>
                <w:webHidden/>
              </w:rPr>
              <w:fldChar w:fldCharType="end"/>
            </w:r>
          </w:hyperlink>
        </w:p>
        <w:p w14:paraId="2CA9D8AD" w14:textId="71EBB6C6" w:rsidR="00100B4E" w:rsidRDefault="002E7C60">
          <w:r>
            <w:rPr>
              <w:b/>
              <w:bCs/>
              <w:noProof/>
            </w:rPr>
            <w:fldChar w:fldCharType="end"/>
          </w:r>
        </w:p>
      </w:sdtContent>
    </w:sdt>
    <w:p w14:paraId="48262581" w14:textId="558367EA" w:rsidR="00792CE8" w:rsidRDefault="00100B4E" w:rsidP="00792CE8">
      <w:pPr>
        <w:pStyle w:val="Heading1"/>
      </w:pPr>
      <w:r>
        <w:br w:type="page"/>
      </w:r>
      <w:bookmarkStart w:id="0" w:name="_Toc29293201"/>
      <w:r w:rsidR="00792CE8" w:rsidRPr="00597632">
        <w:lastRenderedPageBreak/>
        <w:t>What Are the Benefits of Cooking from Home?</w:t>
      </w:r>
      <w:bookmarkEnd w:id="0"/>
    </w:p>
    <w:p w14:paraId="08A5BB78" w14:textId="77777777" w:rsidR="004502BC" w:rsidRDefault="004502BC" w:rsidP="00792CE8"/>
    <w:p w14:paraId="7A79A10C" w14:textId="791729A6" w:rsidR="00792CE8" w:rsidRDefault="007D6CE9" w:rsidP="00792CE8">
      <w:pPr>
        <w:rPr>
          <w:rFonts w:cs="Courier New"/>
          <w:szCs w:val="24"/>
        </w:rPr>
      </w:pPr>
      <w:r>
        <w:rPr>
          <w:rFonts w:cs="Courier New"/>
          <w:noProof/>
          <w:szCs w:val="24"/>
        </w:rPr>
        <w:drawing>
          <wp:anchor distT="0" distB="0" distL="114300" distR="114300" simplePos="0" relativeHeight="251659264" behindDoc="0" locked="0" layoutInCell="1" allowOverlap="1" wp14:anchorId="16E9C057" wp14:editId="5592A952">
            <wp:simplePos x="0" y="0"/>
            <wp:positionH relativeFrom="column">
              <wp:posOffset>0</wp:posOffset>
            </wp:positionH>
            <wp:positionV relativeFrom="paragraph">
              <wp:posOffset>930275</wp:posOffset>
            </wp:positionV>
            <wp:extent cx="5943600" cy="396240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taurant-691397_192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792CE8">
        <w:rPr>
          <w:rFonts w:cs="Courier New"/>
          <w:szCs w:val="24"/>
        </w:rPr>
        <w:t xml:space="preserve">At one time, home cooked meals were a key part of family life. Sitting around the dinner table eating a home cooked meal together was a chance to bond, as well as to indulge in the delicious flavors home cooked meals provide.  </w:t>
      </w:r>
    </w:p>
    <w:p w14:paraId="62BB8364" w14:textId="17287C30" w:rsidR="007D6CE9" w:rsidRDefault="007D6CE9" w:rsidP="00792CE8">
      <w:pPr>
        <w:rPr>
          <w:rFonts w:cs="Courier New"/>
          <w:szCs w:val="24"/>
        </w:rPr>
      </w:pPr>
    </w:p>
    <w:p w14:paraId="27244BBD" w14:textId="77777777" w:rsidR="00792CE8" w:rsidRDefault="00792CE8" w:rsidP="00792CE8">
      <w:pPr>
        <w:rPr>
          <w:rFonts w:cs="Courier New"/>
          <w:szCs w:val="24"/>
        </w:rPr>
      </w:pPr>
      <w:r>
        <w:rPr>
          <w:rFonts w:cs="Courier New"/>
          <w:szCs w:val="24"/>
        </w:rPr>
        <w:t xml:space="preserve">However, over the years home cooked meals have declined in popularity. Instead, many families opt to eat out or get takeout rather than cook from scratch. </w:t>
      </w:r>
    </w:p>
    <w:p w14:paraId="367A473C" w14:textId="77777777" w:rsidR="00792CE8" w:rsidRDefault="00792CE8" w:rsidP="00792CE8">
      <w:pPr>
        <w:rPr>
          <w:rFonts w:cs="Courier New"/>
          <w:szCs w:val="24"/>
        </w:rPr>
      </w:pPr>
      <w:r>
        <w:rPr>
          <w:rFonts w:cs="Courier New"/>
          <w:szCs w:val="24"/>
        </w:rPr>
        <w:t>While it may be an extra effort to stand and cook after a long, busy day, it does deliver some great benefits. Here, we’ll look at just some of the top benefits cooking from home can provide.</w:t>
      </w:r>
    </w:p>
    <w:p w14:paraId="0C0B9DC5" w14:textId="77777777" w:rsidR="00792CE8" w:rsidRDefault="00792CE8" w:rsidP="00792CE8">
      <w:pPr>
        <w:rPr>
          <w:rFonts w:cs="Courier New"/>
          <w:b/>
          <w:bCs/>
          <w:sz w:val="26"/>
          <w:szCs w:val="26"/>
        </w:rPr>
      </w:pPr>
      <w:r>
        <w:rPr>
          <w:rFonts w:cs="Courier New"/>
          <w:b/>
          <w:bCs/>
          <w:sz w:val="26"/>
          <w:szCs w:val="26"/>
        </w:rPr>
        <w:t>It’s healthier</w:t>
      </w:r>
    </w:p>
    <w:p w14:paraId="34B0414B" w14:textId="77777777" w:rsidR="00792CE8" w:rsidRDefault="00792CE8" w:rsidP="00792CE8">
      <w:pPr>
        <w:rPr>
          <w:rFonts w:cs="Courier New"/>
          <w:szCs w:val="24"/>
        </w:rPr>
      </w:pPr>
      <w:r>
        <w:rPr>
          <w:rFonts w:cs="Courier New"/>
          <w:szCs w:val="24"/>
        </w:rPr>
        <w:t xml:space="preserve">Undoubtedly the main benefit of cooking from home is that it is much healthier. When you eat out, you’ll often find the foods you consume are high in fat, calories, salt and sugar. </w:t>
      </w:r>
    </w:p>
    <w:p w14:paraId="68C5B2F6" w14:textId="77777777" w:rsidR="00792CE8" w:rsidRDefault="00792CE8" w:rsidP="00792CE8">
      <w:pPr>
        <w:rPr>
          <w:rFonts w:cs="Courier New"/>
          <w:szCs w:val="24"/>
        </w:rPr>
      </w:pPr>
      <w:r>
        <w:rPr>
          <w:rFonts w:cs="Courier New"/>
          <w:szCs w:val="24"/>
        </w:rPr>
        <w:lastRenderedPageBreak/>
        <w:t xml:space="preserve">A lot of additives tend to be used in restaurant meals to provide them with a lot of flavor. While there are some healthier options you can order, compared to cooking from home you won’t receive anywhere near the same level of health benefits. </w:t>
      </w:r>
    </w:p>
    <w:p w14:paraId="036F639C" w14:textId="033772D6" w:rsidR="00792CE8" w:rsidRDefault="007D6CE9" w:rsidP="00792CE8">
      <w:pPr>
        <w:rPr>
          <w:rFonts w:cs="Courier New"/>
          <w:szCs w:val="24"/>
        </w:rPr>
      </w:pPr>
      <w:r>
        <w:rPr>
          <w:rFonts w:cs="Courier New"/>
          <w:noProof/>
          <w:szCs w:val="24"/>
        </w:rPr>
        <w:drawing>
          <wp:anchor distT="0" distB="0" distL="114300" distR="114300" simplePos="0" relativeHeight="251660288" behindDoc="0" locked="0" layoutInCell="1" allowOverlap="1" wp14:anchorId="301A2761" wp14:editId="524B960E">
            <wp:simplePos x="0" y="0"/>
            <wp:positionH relativeFrom="column">
              <wp:posOffset>0</wp:posOffset>
            </wp:positionH>
            <wp:positionV relativeFrom="paragraph">
              <wp:posOffset>1090930</wp:posOffset>
            </wp:positionV>
            <wp:extent cx="5943600" cy="3526155"/>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ices-2482278_192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526155"/>
                    </a:xfrm>
                    <a:prstGeom prst="rect">
                      <a:avLst/>
                    </a:prstGeom>
                  </pic:spPr>
                </pic:pic>
              </a:graphicData>
            </a:graphic>
          </wp:anchor>
        </w:drawing>
      </w:r>
      <w:r w:rsidR="00792CE8">
        <w:rPr>
          <w:rFonts w:cs="Courier New"/>
          <w:szCs w:val="24"/>
        </w:rPr>
        <w:t xml:space="preserve">With home cooking, you can control both the ingredients and the calories included. You can opt for healthier substitutes and better control your portion sizes. An additional benefit is that you can cater to food allergies. When you eat out, you can’t always be sure that the foods you order are free from allergens. </w:t>
      </w:r>
    </w:p>
    <w:p w14:paraId="76768D7F" w14:textId="3CE04803" w:rsidR="007D6CE9" w:rsidRDefault="007D6CE9" w:rsidP="00792CE8">
      <w:pPr>
        <w:rPr>
          <w:rFonts w:cs="Courier New"/>
          <w:szCs w:val="24"/>
        </w:rPr>
      </w:pPr>
    </w:p>
    <w:p w14:paraId="634CFBC9" w14:textId="77777777" w:rsidR="00792CE8" w:rsidRPr="00A85B18" w:rsidRDefault="00792CE8" w:rsidP="00792CE8">
      <w:pPr>
        <w:rPr>
          <w:rFonts w:cs="Courier New"/>
          <w:szCs w:val="24"/>
        </w:rPr>
      </w:pPr>
      <w:r>
        <w:rPr>
          <w:rFonts w:cs="Courier New"/>
          <w:szCs w:val="24"/>
        </w:rPr>
        <w:t>These are just some of the health benefits home cooking provides.</w:t>
      </w:r>
    </w:p>
    <w:p w14:paraId="1B643CFE" w14:textId="77777777" w:rsidR="00792CE8" w:rsidRDefault="00792CE8" w:rsidP="00792CE8">
      <w:pPr>
        <w:rPr>
          <w:rFonts w:cs="Courier New"/>
          <w:b/>
          <w:bCs/>
          <w:sz w:val="26"/>
          <w:szCs w:val="26"/>
        </w:rPr>
      </w:pPr>
      <w:r>
        <w:rPr>
          <w:rFonts w:cs="Courier New"/>
          <w:b/>
          <w:bCs/>
          <w:sz w:val="26"/>
          <w:szCs w:val="26"/>
        </w:rPr>
        <w:t>Giving you a chance to bond with the family</w:t>
      </w:r>
    </w:p>
    <w:p w14:paraId="6F84901F" w14:textId="77777777" w:rsidR="00792CE8" w:rsidRDefault="00792CE8" w:rsidP="00792CE8">
      <w:pPr>
        <w:rPr>
          <w:rFonts w:cs="Courier New"/>
          <w:szCs w:val="24"/>
        </w:rPr>
      </w:pPr>
      <w:r>
        <w:rPr>
          <w:rFonts w:cs="Courier New"/>
          <w:szCs w:val="24"/>
        </w:rPr>
        <w:t>Another benefit of cooking from home is that it allows you to spend more time with the family. You can even turn it into a family activity.</w:t>
      </w:r>
    </w:p>
    <w:p w14:paraId="4B99E9C6" w14:textId="77777777" w:rsidR="00792CE8" w:rsidRDefault="00792CE8" w:rsidP="00792CE8">
      <w:pPr>
        <w:rPr>
          <w:rFonts w:cs="Courier New"/>
          <w:szCs w:val="24"/>
        </w:rPr>
      </w:pPr>
      <w:r>
        <w:rPr>
          <w:rFonts w:cs="Courier New"/>
          <w:szCs w:val="24"/>
        </w:rPr>
        <w:t xml:space="preserve">You’ll be surprised how much most children love to help out in the kitchen. They enjoy doing grown up things and are much more likely to eat home cooked meals if they have played a role in creating them. </w:t>
      </w:r>
    </w:p>
    <w:p w14:paraId="6AAA3C26" w14:textId="77777777" w:rsidR="00792CE8" w:rsidRPr="001C5A1D" w:rsidRDefault="00792CE8" w:rsidP="00792CE8">
      <w:pPr>
        <w:rPr>
          <w:rFonts w:cs="Courier New"/>
          <w:szCs w:val="24"/>
        </w:rPr>
      </w:pPr>
      <w:r>
        <w:rPr>
          <w:rFonts w:cs="Courier New"/>
          <w:szCs w:val="24"/>
        </w:rPr>
        <w:lastRenderedPageBreak/>
        <w:t xml:space="preserve">Couples can also use home cooking as a way to bond. Coming together to create a delicious and healthy meal can be fun, relaxing and help boost your relationships. </w:t>
      </w:r>
    </w:p>
    <w:p w14:paraId="1FD27B3D" w14:textId="77777777" w:rsidR="00792CE8" w:rsidRDefault="00792CE8" w:rsidP="00792CE8">
      <w:pPr>
        <w:rPr>
          <w:rFonts w:cs="Courier New"/>
          <w:b/>
          <w:bCs/>
          <w:sz w:val="26"/>
          <w:szCs w:val="26"/>
        </w:rPr>
      </w:pPr>
      <w:r>
        <w:rPr>
          <w:rFonts w:cs="Courier New"/>
          <w:b/>
          <w:bCs/>
          <w:sz w:val="26"/>
          <w:szCs w:val="26"/>
        </w:rPr>
        <w:t>You’ll save money</w:t>
      </w:r>
    </w:p>
    <w:p w14:paraId="68CE892E" w14:textId="7E8F951F" w:rsidR="00792CE8" w:rsidRDefault="007D6CE9" w:rsidP="00792CE8">
      <w:pPr>
        <w:rPr>
          <w:rFonts w:cs="Courier New"/>
          <w:szCs w:val="24"/>
        </w:rPr>
      </w:pPr>
      <w:r>
        <w:rPr>
          <w:rFonts w:cs="Courier New"/>
          <w:noProof/>
          <w:szCs w:val="24"/>
        </w:rPr>
        <w:drawing>
          <wp:anchor distT="0" distB="0" distL="114300" distR="114300" simplePos="0" relativeHeight="251661312" behindDoc="0" locked="0" layoutInCell="1" allowOverlap="1" wp14:anchorId="191D7C86" wp14:editId="035D73AD">
            <wp:simplePos x="0" y="0"/>
            <wp:positionH relativeFrom="column">
              <wp:posOffset>0</wp:posOffset>
            </wp:positionH>
            <wp:positionV relativeFrom="paragraph">
              <wp:posOffset>721995</wp:posOffset>
            </wp:positionV>
            <wp:extent cx="5924550" cy="36068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king-2881191_192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0" cy="3606800"/>
                    </a:xfrm>
                    <a:prstGeom prst="rect">
                      <a:avLst/>
                    </a:prstGeom>
                  </pic:spPr>
                </pic:pic>
              </a:graphicData>
            </a:graphic>
            <wp14:sizeRelH relativeFrom="margin">
              <wp14:pctWidth>0</wp14:pctWidth>
            </wp14:sizeRelH>
            <wp14:sizeRelV relativeFrom="margin">
              <wp14:pctHeight>0</wp14:pctHeight>
            </wp14:sizeRelV>
          </wp:anchor>
        </w:drawing>
      </w:r>
      <w:r w:rsidR="00792CE8">
        <w:rPr>
          <w:rFonts w:cs="Courier New"/>
          <w:szCs w:val="24"/>
        </w:rPr>
        <w:t xml:space="preserve">It’s a common misconception that home cooked meals are more expensive to prepare than eating out. The truth is it can actually be much cheaper to cook from scratch. </w:t>
      </w:r>
    </w:p>
    <w:p w14:paraId="38C87413" w14:textId="2430C8AF" w:rsidR="007D6CE9" w:rsidRDefault="007D6CE9" w:rsidP="00792CE8">
      <w:pPr>
        <w:rPr>
          <w:rFonts w:cs="Courier New"/>
          <w:szCs w:val="24"/>
        </w:rPr>
      </w:pPr>
    </w:p>
    <w:p w14:paraId="5671A87D" w14:textId="77777777" w:rsidR="00792CE8" w:rsidRDefault="00792CE8" w:rsidP="00792CE8">
      <w:pPr>
        <w:rPr>
          <w:rFonts w:cs="Courier New"/>
          <w:szCs w:val="24"/>
        </w:rPr>
      </w:pPr>
      <w:r>
        <w:rPr>
          <w:rFonts w:cs="Courier New"/>
          <w:szCs w:val="24"/>
        </w:rPr>
        <w:t xml:space="preserve">You’ll typically need staple ingredients such as spices, herbs and condiments. However, once you have these ingredients they tend to last for months. You’ll simply need to purchase the fresh ingredients to go with them, which makes cooking from home much more affordable. </w:t>
      </w:r>
    </w:p>
    <w:p w14:paraId="6159AA23" w14:textId="77777777" w:rsidR="00792CE8" w:rsidRPr="00F352EF" w:rsidRDefault="00792CE8" w:rsidP="00792CE8">
      <w:pPr>
        <w:rPr>
          <w:rFonts w:cs="Courier New"/>
          <w:szCs w:val="24"/>
        </w:rPr>
      </w:pPr>
      <w:r>
        <w:rPr>
          <w:rFonts w:cs="Courier New"/>
          <w:szCs w:val="24"/>
        </w:rPr>
        <w:t xml:space="preserve">You can also save further money by cooking in bulk and taking advantage of deals and savings at the grocery store. </w:t>
      </w:r>
    </w:p>
    <w:p w14:paraId="47E0DBAD" w14:textId="77777777" w:rsidR="00792CE8" w:rsidRDefault="00792CE8" w:rsidP="00792CE8">
      <w:pPr>
        <w:rPr>
          <w:rFonts w:cs="Courier New"/>
          <w:b/>
          <w:bCs/>
          <w:sz w:val="26"/>
          <w:szCs w:val="26"/>
        </w:rPr>
      </w:pPr>
      <w:r>
        <w:rPr>
          <w:rFonts w:cs="Courier New"/>
          <w:b/>
          <w:bCs/>
          <w:sz w:val="26"/>
          <w:szCs w:val="26"/>
        </w:rPr>
        <w:t>It can be a great stress reliever</w:t>
      </w:r>
    </w:p>
    <w:p w14:paraId="18586952" w14:textId="77777777" w:rsidR="00792CE8" w:rsidRDefault="00792CE8" w:rsidP="00792CE8">
      <w:pPr>
        <w:rPr>
          <w:rFonts w:cs="Courier New"/>
          <w:szCs w:val="24"/>
        </w:rPr>
      </w:pPr>
      <w:r>
        <w:rPr>
          <w:rFonts w:cs="Courier New"/>
          <w:szCs w:val="24"/>
        </w:rPr>
        <w:t xml:space="preserve">Did you know that cooking can also be a great stress reliever? It provides you with something to focus on and it’s also a physical activity. Once you start cooking, you’ll forget about the day’s stresses and worries. </w:t>
      </w:r>
    </w:p>
    <w:p w14:paraId="332B6A8C" w14:textId="4FD3D86B" w:rsidR="007D6CE9" w:rsidRDefault="00792CE8" w:rsidP="00792CE8">
      <w:pPr>
        <w:rPr>
          <w:rFonts w:cs="Courier New"/>
          <w:szCs w:val="24"/>
        </w:rPr>
      </w:pPr>
      <w:r>
        <w:rPr>
          <w:rFonts w:cs="Courier New"/>
          <w:szCs w:val="24"/>
        </w:rPr>
        <w:lastRenderedPageBreak/>
        <w:t>As cooking takes up all of your concentration and focus, you simply don’t have time to worry about anything. By the time you’ve finished, you’ll feel much more relaxed and happier.</w:t>
      </w:r>
    </w:p>
    <w:p w14:paraId="64D3236A" w14:textId="5B675693" w:rsidR="00792CE8" w:rsidRDefault="007D6CE9" w:rsidP="00792CE8">
      <w:pPr>
        <w:rPr>
          <w:rFonts w:cs="Courier New"/>
          <w:szCs w:val="24"/>
        </w:rPr>
      </w:pPr>
      <w:r>
        <w:rPr>
          <w:rFonts w:cs="Courier New"/>
          <w:noProof/>
          <w:szCs w:val="24"/>
        </w:rPr>
        <w:drawing>
          <wp:anchor distT="0" distB="0" distL="114300" distR="114300" simplePos="0" relativeHeight="251662336" behindDoc="0" locked="0" layoutInCell="1" allowOverlap="1" wp14:anchorId="3EB2DD80" wp14:editId="6FB62AEA">
            <wp:simplePos x="0" y="0"/>
            <wp:positionH relativeFrom="column">
              <wp:posOffset>1437640</wp:posOffset>
            </wp:positionH>
            <wp:positionV relativeFrom="paragraph">
              <wp:posOffset>1073150</wp:posOffset>
            </wp:positionV>
            <wp:extent cx="3000375" cy="4000500"/>
            <wp:effectExtent l="0" t="0" r="9525"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king-food-982410_192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00375" cy="4000500"/>
                    </a:xfrm>
                    <a:prstGeom prst="rect">
                      <a:avLst/>
                    </a:prstGeom>
                  </pic:spPr>
                </pic:pic>
              </a:graphicData>
            </a:graphic>
            <wp14:sizeRelH relativeFrom="margin">
              <wp14:pctWidth>0</wp14:pctWidth>
            </wp14:sizeRelH>
            <wp14:sizeRelV relativeFrom="margin">
              <wp14:pctHeight>0</wp14:pctHeight>
            </wp14:sizeRelV>
          </wp:anchor>
        </w:drawing>
      </w:r>
      <w:r w:rsidR="00792CE8">
        <w:rPr>
          <w:rFonts w:cs="Courier New"/>
          <w:szCs w:val="24"/>
        </w:rPr>
        <w:t>Similarly, cooking from home can also be great for your mental health. There have even been studies which have shown cooking can be therapeutic. As your focus is very much on the present task at hand, it’s also great for those who are practicing mindfulness.</w:t>
      </w:r>
    </w:p>
    <w:p w14:paraId="03AE4684" w14:textId="77777777" w:rsidR="007D6CE9" w:rsidRDefault="007D6CE9" w:rsidP="00792CE8">
      <w:pPr>
        <w:rPr>
          <w:rFonts w:cs="Courier New"/>
          <w:szCs w:val="24"/>
        </w:rPr>
      </w:pPr>
    </w:p>
    <w:p w14:paraId="13027D2A" w14:textId="2958C15E" w:rsidR="00792CE8" w:rsidRDefault="00792CE8" w:rsidP="00792CE8">
      <w:pPr>
        <w:rPr>
          <w:rFonts w:cs="Courier New"/>
          <w:szCs w:val="24"/>
        </w:rPr>
      </w:pPr>
      <w:r>
        <w:rPr>
          <w:rFonts w:cs="Courier New"/>
          <w:szCs w:val="24"/>
        </w:rPr>
        <w:t xml:space="preserve">As you can see, there are so many great benefits that home cooking can provide. It’s better for your health, it can strengthen your relationships and it’s an excellent stress reliever. So, if you currently don’t tend to cook very often, now is definitely the time to reconsider.  </w:t>
      </w:r>
    </w:p>
    <w:p w14:paraId="4CFF0100" w14:textId="6DD62C46" w:rsidR="00504B04" w:rsidRDefault="00504B04" w:rsidP="00792CE8">
      <w:pPr>
        <w:rPr>
          <w:rFonts w:cs="Courier New"/>
          <w:szCs w:val="24"/>
        </w:rPr>
      </w:pPr>
    </w:p>
    <w:p w14:paraId="4C6D5A03" w14:textId="1A23042D" w:rsidR="00504B04" w:rsidRDefault="00504B04" w:rsidP="00792CE8">
      <w:pPr>
        <w:rPr>
          <w:rFonts w:cs="Courier New"/>
          <w:szCs w:val="24"/>
        </w:rPr>
      </w:pPr>
    </w:p>
    <w:p w14:paraId="4C63F914" w14:textId="32576017" w:rsidR="00504B04" w:rsidRDefault="00504B04" w:rsidP="00792CE8">
      <w:pPr>
        <w:rPr>
          <w:rFonts w:cs="Courier New"/>
          <w:szCs w:val="24"/>
        </w:rPr>
      </w:pPr>
    </w:p>
    <w:p w14:paraId="5D0E1471" w14:textId="003314D6" w:rsidR="00504B04" w:rsidRDefault="00504B04" w:rsidP="00792CE8">
      <w:pPr>
        <w:rPr>
          <w:rFonts w:cs="Courier New"/>
          <w:szCs w:val="24"/>
        </w:rPr>
      </w:pPr>
    </w:p>
    <w:p w14:paraId="69B1D84D" w14:textId="77777777" w:rsidR="00504B04" w:rsidRPr="00BF4DED" w:rsidRDefault="00504B04" w:rsidP="00504B04">
      <w:pPr>
        <w:pStyle w:val="Heading1"/>
      </w:pPr>
      <w:bookmarkStart w:id="1" w:name="_Toc29293202"/>
      <w:r w:rsidRPr="00BF4DED">
        <w:lastRenderedPageBreak/>
        <w:t>Cook at Home Vs Eating Out</w:t>
      </w:r>
      <w:bookmarkEnd w:id="1"/>
    </w:p>
    <w:p w14:paraId="181D107F" w14:textId="77777777" w:rsidR="00504B04" w:rsidRDefault="00504B04" w:rsidP="00504B04">
      <w:pPr>
        <w:rPr>
          <w:rFonts w:cs="Courier New"/>
          <w:szCs w:val="24"/>
        </w:rPr>
      </w:pPr>
    </w:p>
    <w:p w14:paraId="66C3DFEE" w14:textId="0DE08813" w:rsidR="00504B04" w:rsidRDefault="00B06898" w:rsidP="00504B04">
      <w:pPr>
        <w:rPr>
          <w:rFonts w:cs="Courier New"/>
          <w:szCs w:val="24"/>
        </w:rPr>
      </w:pPr>
      <w:r>
        <w:rPr>
          <w:rFonts w:cs="Courier New"/>
          <w:noProof/>
          <w:szCs w:val="24"/>
        </w:rPr>
        <w:drawing>
          <wp:anchor distT="0" distB="0" distL="114300" distR="114300" simplePos="0" relativeHeight="251682816" behindDoc="0" locked="0" layoutInCell="1" allowOverlap="1" wp14:anchorId="126D2938" wp14:editId="5AC101FD">
            <wp:simplePos x="0" y="0"/>
            <wp:positionH relativeFrom="column">
              <wp:posOffset>0</wp:posOffset>
            </wp:positionH>
            <wp:positionV relativeFrom="paragraph">
              <wp:posOffset>1009015</wp:posOffset>
            </wp:positionV>
            <wp:extent cx="5852160" cy="3901440"/>
            <wp:effectExtent l="0" t="0" r="0" b="381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ooking-1940689_192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52160" cy="3901440"/>
                    </a:xfrm>
                    <a:prstGeom prst="rect">
                      <a:avLst/>
                    </a:prstGeom>
                  </pic:spPr>
                </pic:pic>
              </a:graphicData>
            </a:graphic>
          </wp:anchor>
        </w:drawing>
      </w:r>
      <w:r w:rsidR="00504B04">
        <w:rPr>
          <w:rFonts w:cs="Courier New"/>
          <w:szCs w:val="24"/>
        </w:rPr>
        <w:t>The number of people choosing to eat out instead of cook at home, has been gradually increasing over the years. This is unsurprising given that it’s much easier to stop off at a restaurant than it is to stand and cook after a long day.</w:t>
      </w:r>
    </w:p>
    <w:p w14:paraId="60709BAA" w14:textId="49E9153C" w:rsidR="00BC2688" w:rsidRDefault="00BC2688" w:rsidP="00504B04">
      <w:pPr>
        <w:rPr>
          <w:rFonts w:cs="Courier New"/>
          <w:szCs w:val="24"/>
        </w:rPr>
      </w:pPr>
    </w:p>
    <w:p w14:paraId="0372A520" w14:textId="77777777" w:rsidR="00504B04" w:rsidRDefault="00504B04" w:rsidP="00504B04">
      <w:pPr>
        <w:rPr>
          <w:rFonts w:cs="Courier New"/>
          <w:szCs w:val="24"/>
        </w:rPr>
      </w:pPr>
      <w:r>
        <w:rPr>
          <w:rFonts w:cs="Courier New"/>
          <w:szCs w:val="24"/>
        </w:rPr>
        <w:t xml:space="preserve">The truth is, there are a lot of benefits that come from eating out. However, you’ll experience the most benefits from home cooked meals. </w:t>
      </w:r>
    </w:p>
    <w:p w14:paraId="6035732C" w14:textId="77777777" w:rsidR="00504B04" w:rsidRDefault="00504B04" w:rsidP="00504B04">
      <w:pPr>
        <w:rPr>
          <w:rFonts w:cs="Courier New"/>
          <w:szCs w:val="24"/>
        </w:rPr>
      </w:pPr>
      <w:r>
        <w:rPr>
          <w:rFonts w:cs="Courier New"/>
          <w:szCs w:val="24"/>
        </w:rPr>
        <w:t xml:space="preserve">Here, we’ll compare some of the benefits of cooking at home versus eating out.  </w:t>
      </w:r>
    </w:p>
    <w:p w14:paraId="4113B943" w14:textId="77777777" w:rsidR="00BC2688" w:rsidRDefault="00BC2688" w:rsidP="00504B04">
      <w:pPr>
        <w:rPr>
          <w:rFonts w:cs="Courier New"/>
          <w:b/>
          <w:bCs/>
          <w:sz w:val="26"/>
          <w:szCs w:val="26"/>
        </w:rPr>
      </w:pPr>
    </w:p>
    <w:p w14:paraId="2CB710A3" w14:textId="77777777" w:rsidR="00BC2688" w:rsidRDefault="00BC2688" w:rsidP="00504B04">
      <w:pPr>
        <w:rPr>
          <w:rFonts w:cs="Courier New"/>
          <w:b/>
          <w:bCs/>
          <w:sz w:val="26"/>
          <w:szCs w:val="26"/>
        </w:rPr>
      </w:pPr>
    </w:p>
    <w:p w14:paraId="06061A21" w14:textId="77777777" w:rsidR="00BC2688" w:rsidRDefault="00BC2688" w:rsidP="00504B04">
      <w:pPr>
        <w:rPr>
          <w:rFonts w:cs="Courier New"/>
          <w:b/>
          <w:bCs/>
          <w:sz w:val="26"/>
          <w:szCs w:val="26"/>
        </w:rPr>
      </w:pPr>
    </w:p>
    <w:p w14:paraId="397624F2" w14:textId="77777777" w:rsidR="00B06898" w:rsidRDefault="00B06898" w:rsidP="00504B04">
      <w:pPr>
        <w:rPr>
          <w:rFonts w:cs="Courier New"/>
          <w:b/>
          <w:bCs/>
          <w:sz w:val="26"/>
          <w:szCs w:val="26"/>
        </w:rPr>
      </w:pPr>
    </w:p>
    <w:p w14:paraId="7D9041D0" w14:textId="625AE2D0" w:rsidR="00504B04" w:rsidRDefault="00504B04" w:rsidP="00504B04">
      <w:pPr>
        <w:rPr>
          <w:rFonts w:cs="Courier New"/>
          <w:b/>
          <w:bCs/>
          <w:sz w:val="26"/>
          <w:szCs w:val="26"/>
        </w:rPr>
      </w:pPr>
      <w:r>
        <w:rPr>
          <w:rFonts w:cs="Courier New"/>
          <w:b/>
          <w:bCs/>
          <w:sz w:val="26"/>
          <w:szCs w:val="26"/>
        </w:rPr>
        <w:lastRenderedPageBreak/>
        <w:t>Cooking from home</w:t>
      </w:r>
    </w:p>
    <w:p w14:paraId="2239B8CF" w14:textId="2B52FCA8" w:rsidR="00504B04" w:rsidRDefault="00504B04" w:rsidP="00504B04">
      <w:pPr>
        <w:rPr>
          <w:rFonts w:cs="Courier New"/>
          <w:szCs w:val="24"/>
        </w:rPr>
      </w:pPr>
      <w:r>
        <w:rPr>
          <w:rFonts w:cs="Courier New"/>
          <w:szCs w:val="24"/>
        </w:rPr>
        <w:t>Cooking from home may take more effort, but its rewards are certainly worthwhile. There are a lot of benefits of cooking from home compared to eating out. These include:</w:t>
      </w:r>
    </w:p>
    <w:p w14:paraId="1B739493" w14:textId="1D849023" w:rsidR="00504B04" w:rsidRDefault="00504B04" w:rsidP="00504B04">
      <w:pPr>
        <w:pStyle w:val="ListParagraph"/>
        <w:numPr>
          <w:ilvl w:val="0"/>
          <w:numId w:val="5"/>
        </w:numPr>
        <w:rPr>
          <w:rFonts w:ascii="Courier New" w:hAnsi="Courier New" w:cs="Courier New"/>
          <w:sz w:val="24"/>
          <w:szCs w:val="24"/>
          <w:lang w:val="en-US"/>
        </w:rPr>
      </w:pPr>
      <w:r>
        <w:rPr>
          <w:rFonts w:ascii="Courier New" w:hAnsi="Courier New" w:cs="Courier New"/>
          <w:sz w:val="24"/>
          <w:szCs w:val="24"/>
          <w:lang w:val="en-US"/>
        </w:rPr>
        <w:t>It’s healthier</w:t>
      </w:r>
    </w:p>
    <w:p w14:paraId="3C1787CC" w14:textId="179A31A5" w:rsidR="00504B04" w:rsidRDefault="00504B04" w:rsidP="00504B04">
      <w:pPr>
        <w:pStyle w:val="ListParagraph"/>
        <w:numPr>
          <w:ilvl w:val="0"/>
          <w:numId w:val="5"/>
        </w:numPr>
        <w:rPr>
          <w:rFonts w:ascii="Courier New" w:hAnsi="Courier New" w:cs="Courier New"/>
          <w:sz w:val="24"/>
          <w:szCs w:val="24"/>
          <w:lang w:val="en-US"/>
        </w:rPr>
      </w:pPr>
      <w:r>
        <w:rPr>
          <w:rFonts w:ascii="Courier New" w:hAnsi="Courier New" w:cs="Courier New"/>
          <w:sz w:val="24"/>
          <w:szCs w:val="24"/>
          <w:lang w:val="en-US"/>
        </w:rPr>
        <w:t>Stress relief and mental health benefits</w:t>
      </w:r>
    </w:p>
    <w:p w14:paraId="6DC16005" w14:textId="036F0621" w:rsidR="00504B04" w:rsidRDefault="00504B04" w:rsidP="00504B04">
      <w:pPr>
        <w:pStyle w:val="ListParagraph"/>
        <w:numPr>
          <w:ilvl w:val="0"/>
          <w:numId w:val="5"/>
        </w:numPr>
        <w:rPr>
          <w:rFonts w:ascii="Courier New" w:hAnsi="Courier New" w:cs="Courier New"/>
          <w:sz w:val="24"/>
          <w:szCs w:val="24"/>
          <w:lang w:val="en-US"/>
        </w:rPr>
      </w:pPr>
      <w:r>
        <w:rPr>
          <w:rFonts w:ascii="Courier New" w:hAnsi="Courier New" w:cs="Courier New"/>
          <w:sz w:val="24"/>
          <w:szCs w:val="24"/>
          <w:lang w:val="en-US"/>
        </w:rPr>
        <w:t>Better for those with food allergies</w:t>
      </w:r>
    </w:p>
    <w:p w14:paraId="2E8D8186" w14:textId="2709CE90" w:rsidR="00504B04" w:rsidRDefault="00504B04" w:rsidP="00504B04">
      <w:pPr>
        <w:pStyle w:val="ListParagraph"/>
        <w:numPr>
          <w:ilvl w:val="0"/>
          <w:numId w:val="5"/>
        </w:numPr>
        <w:rPr>
          <w:rFonts w:ascii="Courier New" w:hAnsi="Courier New" w:cs="Courier New"/>
          <w:sz w:val="24"/>
          <w:szCs w:val="24"/>
          <w:lang w:val="en-US"/>
        </w:rPr>
      </w:pPr>
      <w:r>
        <w:rPr>
          <w:rFonts w:ascii="Courier New" w:hAnsi="Courier New" w:cs="Courier New"/>
          <w:sz w:val="24"/>
          <w:szCs w:val="24"/>
          <w:lang w:val="en-US"/>
        </w:rPr>
        <w:t>Huge choice of recipes available</w:t>
      </w:r>
    </w:p>
    <w:p w14:paraId="05AEC621" w14:textId="7207E010" w:rsidR="00504B04" w:rsidRDefault="00936C01" w:rsidP="00504B04">
      <w:pPr>
        <w:pStyle w:val="ListParagraph"/>
        <w:numPr>
          <w:ilvl w:val="0"/>
          <w:numId w:val="5"/>
        </w:numPr>
        <w:rPr>
          <w:rFonts w:ascii="Courier New" w:hAnsi="Courier New" w:cs="Courier New"/>
          <w:sz w:val="24"/>
          <w:szCs w:val="24"/>
          <w:lang w:val="en-US"/>
        </w:rPr>
      </w:pPr>
      <w:r>
        <w:rPr>
          <w:rFonts w:cs="Courier New"/>
          <w:noProof/>
          <w:szCs w:val="24"/>
        </w:rPr>
        <w:drawing>
          <wp:anchor distT="0" distB="0" distL="114300" distR="114300" simplePos="0" relativeHeight="251664384" behindDoc="0" locked="0" layoutInCell="1" allowOverlap="1" wp14:anchorId="7C2E9243" wp14:editId="67B375E0">
            <wp:simplePos x="0" y="0"/>
            <wp:positionH relativeFrom="column">
              <wp:posOffset>1400175</wp:posOffset>
            </wp:positionH>
            <wp:positionV relativeFrom="paragraph">
              <wp:posOffset>375920</wp:posOffset>
            </wp:positionV>
            <wp:extent cx="3105150" cy="4676775"/>
            <wp:effectExtent l="0" t="0" r="0" b="952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oking-951950_192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05150" cy="4676775"/>
                    </a:xfrm>
                    <a:prstGeom prst="rect">
                      <a:avLst/>
                    </a:prstGeom>
                  </pic:spPr>
                </pic:pic>
              </a:graphicData>
            </a:graphic>
            <wp14:sizeRelH relativeFrom="margin">
              <wp14:pctWidth>0</wp14:pctWidth>
            </wp14:sizeRelH>
            <wp14:sizeRelV relativeFrom="margin">
              <wp14:pctHeight>0</wp14:pctHeight>
            </wp14:sizeRelV>
          </wp:anchor>
        </w:drawing>
      </w:r>
      <w:r w:rsidR="00504B04">
        <w:rPr>
          <w:rFonts w:ascii="Courier New" w:hAnsi="Courier New" w:cs="Courier New"/>
          <w:sz w:val="24"/>
          <w:szCs w:val="24"/>
          <w:lang w:val="en-US"/>
        </w:rPr>
        <w:t>Family bonding</w:t>
      </w:r>
    </w:p>
    <w:p w14:paraId="499E98FA" w14:textId="77777777" w:rsidR="00936C01" w:rsidRDefault="00936C01" w:rsidP="00504B04">
      <w:pPr>
        <w:rPr>
          <w:rFonts w:cs="Courier New"/>
          <w:szCs w:val="24"/>
        </w:rPr>
      </w:pPr>
    </w:p>
    <w:p w14:paraId="2BADC26D" w14:textId="6ABDFD98" w:rsidR="00936C01" w:rsidRDefault="00504B04" w:rsidP="00504B04">
      <w:pPr>
        <w:rPr>
          <w:rFonts w:cs="Courier New"/>
          <w:szCs w:val="24"/>
        </w:rPr>
      </w:pPr>
      <w:r>
        <w:rPr>
          <w:rFonts w:cs="Courier New"/>
          <w:szCs w:val="24"/>
        </w:rPr>
        <w:t xml:space="preserve">The fact home cooking is healthier than eating out is definitely one of its main benefits. You’ll often find the meals you eat while you’re out are packed full of calories, fat and all kinds of additives. When you cook from home however, you get to choose healthier ingredients to provide a much more nutritious meal. </w:t>
      </w:r>
    </w:p>
    <w:p w14:paraId="45C0C12C" w14:textId="489F84B5" w:rsidR="00504B04" w:rsidRDefault="00504B04" w:rsidP="00504B04">
      <w:pPr>
        <w:rPr>
          <w:rFonts w:cs="Courier New"/>
          <w:szCs w:val="24"/>
        </w:rPr>
      </w:pPr>
      <w:r>
        <w:rPr>
          <w:rFonts w:cs="Courier New"/>
          <w:szCs w:val="24"/>
        </w:rPr>
        <w:lastRenderedPageBreak/>
        <w:t>You’ll also find coo</w:t>
      </w:r>
      <w:r w:rsidR="00936C01">
        <w:rPr>
          <w:rFonts w:cs="Courier New"/>
          <w:szCs w:val="24"/>
        </w:rPr>
        <w:t>k</w:t>
      </w:r>
      <w:r>
        <w:rPr>
          <w:rFonts w:cs="Courier New"/>
          <w:szCs w:val="24"/>
        </w:rPr>
        <w:t xml:space="preserve">ing can be a great source of stress relief. Forcing you to focus on the task at hand, it’s great for unwinding after a long and difficult day. </w:t>
      </w:r>
    </w:p>
    <w:p w14:paraId="0EBF8E9A" w14:textId="14239731" w:rsidR="00504B04" w:rsidRDefault="00295DA7" w:rsidP="00504B04">
      <w:pPr>
        <w:rPr>
          <w:rFonts w:cs="Courier New"/>
          <w:szCs w:val="24"/>
        </w:rPr>
      </w:pPr>
      <w:r>
        <w:rPr>
          <w:rFonts w:cs="Courier New"/>
          <w:noProof/>
          <w:szCs w:val="24"/>
        </w:rPr>
        <w:drawing>
          <wp:anchor distT="0" distB="0" distL="114300" distR="114300" simplePos="0" relativeHeight="251665408" behindDoc="0" locked="0" layoutInCell="1" allowOverlap="1" wp14:anchorId="66F40E95" wp14:editId="7E4D2D6D">
            <wp:simplePos x="0" y="0"/>
            <wp:positionH relativeFrom="column">
              <wp:posOffset>0</wp:posOffset>
            </wp:positionH>
            <wp:positionV relativeFrom="paragraph">
              <wp:posOffset>1047115</wp:posOffset>
            </wp:positionV>
            <wp:extent cx="5962650" cy="3975100"/>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ffee-2319259_192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r w:rsidR="00504B04">
        <w:rPr>
          <w:rFonts w:cs="Courier New"/>
          <w:szCs w:val="24"/>
        </w:rPr>
        <w:t xml:space="preserve">For those suffering with food allergies, cooking at home is also much safer. There have been several high-profile cases where restaurants and brands have failed to list allergens on their menu. So, you never truly know what you’re eating when you’re out. </w:t>
      </w:r>
    </w:p>
    <w:p w14:paraId="263D396A" w14:textId="5C3FBC31" w:rsidR="00295DA7" w:rsidRDefault="00295DA7" w:rsidP="00504B04">
      <w:pPr>
        <w:rPr>
          <w:rFonts w:cs="Courier New"/>
          <w:szCs w:val="24"/>
        </w:rPr>
      </w:pPr>
    </w:p>
    <w:p w14:paraId="65CE66B6" w14:textId="77777777" w:rsidR="00504B04" w:rsidRDefault="00504B04" w:rsidP="00504B04">
      <w:pPr>
        <w:rPr>
          <w:rFonts w:cs="Courier New"/>
          <w:szCs w:val="24"/>
        </w:rPr>
      </w:pPr>
      <w:r>
        <w:rPr>
          <w:rFonts w:cs="Courier New"/>
          <w:szCs w:val="24"/>
        </w:rPr>
        <w:t>When you cook from home, you’ll also have a much wider food choice available. There are thousands of recipes you can follow online for example. So, if you’re looking to expand your palate, you’ll be able to do that with home cooking.</w:t>
      </w:r>
    </w:p>
    <w:p w14:paraId="3A4739DF" w14:textId="77777777" w:rsidR="00504B04" w:rsidRPr="00381B8B" w:rsidRDefault="00504B04" w:rsidP="00504B04">
      <w:pPr>
        <w:rPr>
          <w:rFonts w:cs="Courier New"/>
          <w:szCs w:val="24"/>
        </w:rPr>
      </w:pPr>
      <w:r>
        <w:rPr>
          <w:rFonts w:cs="Courier New"/>
          <w:szCs w:val="24"/>
        </w:rPr>
        <w:t xml:space="preserve">Finally, when you cook at home, you can get the whole family involved. This provides a great opportunity for you to bond as well as create delicious meals together.  </w:t>
      </w:r>
    </w:p>
    <w:p w14:paraId="71D4A2A9" w14:textId="77777777" w:rsidR="00295DA7" w:rsidRDefault="00295DA7" w:rsidP="00504B04">
      <w:pPr>
        <w:rPr>
          <w:rFonts w:cs="Courier New"/>
          <w:b/>
          <w:bCs/>
          <w:sz w:val="26"/>
          <w:szCs w:val="26"/>
        </w:rPr>
      </w:pPr>
    </w:p>
    <w:p w14:paraId="0571152D" w14:textId="77777777" w:rsidR="00295DA7" w:rsidRDefault="00295DA7" w:rsidP="00504B04">
      <w:pPr>
        <w:rPr>
          <w:rFonts w:cs="Courier New"/>
          <w:b/>
          <w:bCs/>
          <w:sz w:val="26"/>
          <w:szCs w:val="26"/>
        </w:rPr>
      </w:pPr>
    </w:p>
    <w:p w14:paraId="5983ED1D" w14:textId="77777777" w:rsidR="00504B04" w:rsidRDefault="00504B04" w:rsidP="00504B04">
      <w:pPr>
        <w:rPr>
          <w:rFonts w:cs="Courier New"/>
          <w:b/>
          <w:bCs/>
          <w:sz w:val="26"/>
          <w:szCs w:val="26"/>
        </w:rPr>
      </w:pPr>
      <w:r>
        <w:rPr>
          <w:rFonts w:cs="Courier New"/>
          <w:b/>
          <w:bCs/>
          <w:sz w:val="26"/>
          <w:szCs w:val="26"/>
        </w:rPr>
        <w:lastRenderedPageBreak/>
        <w:t>Eating out</w:t>
      </w:r>
    </w:p>
    <w:p w14:paraId="352C47DB" w14:textId="77777777" w:rsidR="00504B04" w:rsidRDefault="00504B04" w:rsidP="00504B04">
      <w:pPr>
        <w:rPr>
          <w:rFonts w:cs="Courier New"/>
          <w:szCs w:val="24"/>
        </w:rPr>
      </w:pPr>
      <w:r>
        <w:rPr>
          <w:rFonts w:cs="Courier New"/>
          <w:szCs w:val="24"/>
        </w:rPr>
        <w:t>Although there are many more benefits of cooking from home, that isn’t to say there aren’t benefits of eating out. Some of the main benefits of choosing to eat out over home cooking include:</w:t>
      </w:r>
    </w:p>
    <w:p w14:paraId="7ECD599F" w14:textId="77777777" w:rsidR="00504B04" w:rsidRDefault="00504B04" w:rsidP="00504B04">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It’s convenient</w:t>
      </w:r>
    </w:p>
    <w:p w14:paraId="26F42A64" w14:textId="77777777" w:rsidR="00504B04" w:rsidRDefault="00504B04" w:rsidP="00504B04">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It can be a nice treat for the family</w:t>
      </w:r>
    </w:p>
    <w:p w14:paraId="000AFB19" w14:textId="77777777" w:rsidR="00504B04" w:rsidRDefault="00504B04" w:rsidP="00504B04">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Better quality ingredients</w:t>
      </w:r>
    </w:p>
    <w:p w14:paraId="404FAD79" w14:textId="5FCB6230" w:rsidR="00504B04" w:rsidRDefault="00660A3B" w:rsidP="00504B04">
      <w:pPr>
        <w:pStyle w:val="ListParagraph"/>
        <w:numPr>
          <w:ilvl w:val="0"/>
          <w:numId w:val="6"/>
        </w:numPr>
        <w:rPr>
          <w:rFonts w:ascii="Courier New" w:hAnsi="Courier New" w:cs="Courier New"/>
          <w:sz w:val="24"/>
          <w:szCs w:val="24"/>
          <w:lang w:val="en-US"/>
        </w:rPr>
      </w:pPr>
      <w:r>
        <w:rPr>
          <w:rFonts w:cs="Courier New"/>
          <w:noProof/>
          <w:szCs w:val="24"/>
        </w:rPr>
        <w:drawing>
          <wp:anchor distT="0" distB="0" distL="114300" distR="114300" simplePos="0" relativeHeight="251666432" behindDoc="0" locked="0" layoutInCell="1" allowOverlap="1" wp14:anchorId="6F96FBA1" wp14:editId="6A650533">
            <wp:simplePos x="0" y="0"/>
            <wp:positionH relativeFrom="column">
              <wp:posOffset>0</wp:posOffset>
            </wp:positionH>
            <wp:positionV relativeFrom="paragraph">
              <wp:posOffset>407670</wp:posOffset>
            </wp:positionV>
            <wp:extent cx="5943600" cy="3925570"/>
            <wp:effectExtent l="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taurant-690975_192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925570"/>
                    </a:xfrm>
                    <a:prstGeom prst="rect">
                      <a:avLst/>
                    </a:prstGeom>
                  </pic:spPr>
                </pic:pic>
              </a:graphicData>
            </a:graphic>
          </wp:anchor>
        </w:drawing>
      </w:r>
      <w:r w:rsidR="00504B04">
        <w:rPr>
          <w:rFonts w:ascii="Courier New" w:hAnsi="Courier New" w:cs="Courier New"/>
          <w:sz w:val="24"/>
          <w:szCs w:val="24"/>
          <w:lang w:val="en-US"/>
        </w:rPr>
        <w:t>Meals prepared by actual chefs</w:t>
      </w:r>
    </w:p>
    <w:p w14:paraId="40856326" w14:textId="77777777" w:rsidR="00660A3B" w:rsidRDefault="00660A3B" w:rsidP="00504B04">
      <w:pPr>
        <w:rPr>
          <w:rFonts w:cs="Courier New"/>
          <w:szCs w:val="24"/>
        </w:rPr>
      </w:pPr>
    </w:p>
    <w:p w14:paraId="56BD123D" w14:textId="583978AD" w:rsidR="008221D0" w:rsidRDefault="00504B04" w:rsidP="00504B04">
      <w:pPr>
        <w:rPr>
          <w:rFonts w:cs="Courier New"/>
          <w:szCs w:val="24"/>
        </w:rPr>
      </w:pPr>
      <w:r>
        <w:rPr>
          <w:rFonts w:cs="Courier New"/>
          <w:szCs w:val="24"/>
        </w:rPr>
        <w:t xml:space="preserve">The convenience of eating out is definitely one of its major advantages. Sometimes, it’s nice to sit back and let somebody else do the cooking. It can be a nice treat for the family and you’ll typically find better quality ingredients are used to create the dishes presented. </w:t>
      </w:r>
    </w:p>
    <w:p w14:paraId="710DCB67" w14:textId="77777777" w:rsidR="00504B04" w:rsidRDefault="00504B04" w:rsidP="00504B04">
      <w:pPr>
        <w:rPr>
          <w:rFonts w:cs="Courier New"/>
          <w:szCs w:val="24"/>
        </w:rPr>
      </w:pPr>
      <w:r>
        <w:rPr>
          <w:rFonts w:cs="Courier New"/>
          <w:szCs w:val="24"/>
        </w:rPr>
        <w:t xml:space="preserve">Plus, you have the benefit of having an actual chef cook your meals. This means you know they’re going to be high quality and delicious. </w:t>
      </w:r>
    </w:p>
    <w:p w14:paraId="6CFED2ED" w14:textId="77777777" w:rsidR="008221D0" w:rsidRDefault="008221D0" w:rsidP="00504B04">
      <w:pPr>
        <w:rPr>
          <w:rFonts w:cs="Courier New"/>
          <w:b/>
          <w:bCs/>
          <w:sz w:val="26"/>
          <w:szCs w:val="26"/>
        </w:rPr>
      </w:pPr>
    </w:p>
    <w:p w14:paraId="39411419" w14:textId="77777777" w:rsidR="00504B04" w:rsidRPr="00381B8B" w:rsidRDefault="00504B04" w:rsidP="00504B04">
      <w:pPr>
        <w:rPr>
          <w:rFonts w:cs="Courier New"/>
          <w:b/>
          <w:bCs/>
          <w:sz w:val="26"/>
          <w:szCs w:val="26"/>
        </w:rPr>
      </w:pPr>
      <w:r w:rsidRPr="00381B8B">
        <w:rPr>
          <w:rFonts w:cs="Courier New"/>
          <w:b/>
          <w:bCs/>
          <w:sz w:val="26"/>
          <w:szCs w:val="26"/>
        </w:rPr>
        <w:lastRenderedPageBreak/>
        <w:t>Which is better?</w:t>
      </w:r>
    </w:p>
    <w:p w14:paraId="10ACC94B" w14:textId="77777777" w:rsidR="00504B04" w:rsidRDefault="00504B04" w:rsidP="00504B04">
      <w:pPr>
        <w:rPr>
          <w:rFonts w:cs="Courier New"/>
          <w:szCs w:val="24"/>
        </w:rPr>
      </w:pPr>
      <w:r>
        <w:rPr>
          <w:rFonts w:cs="Courier New"/>
          <w:szCs w:val="24"/>
        </w:rPr>
        <w:t>As you can see above, there are advantages of both cooking from home and eating out. The question is which is better for you?</w:t>
      </w:r>
    </w:p>
    <w:p w14:paraId="4FB2FD4A" w14:textId="1E0076D8" w:rsidR="00504B04" w:rsidRDefault="00100447" w:rsidP="00504B04">
      <w:pPr>
        <w:rPr>
          <w:rFonts w:cs="Courier New"/>
          <w:szCs w:val="24"/>
        </w:rPr>
      </w:pPr>
      <w:r>
        <w:rPr>
          <w:rFonts w:cs="Courier New"/>
          <w:noProof/>
          <w:szCs w:val="24"/>
        </w:rPr>
        <w:drawing>
          <wp:anchor distT="0" distB="0" distL="114300" distR="114300" simplePos="0" relativeHeight="251667456" behindDoc="0" locked="0" layoutInCell="1" allowOverlap="1" wp14:anchorId="6FB0DE8E" wp14:editId="25FCFA7B">
            <wp:simplePos x="0" y="0"/>
            <wp:positionH relativeFrom="column">
              <wp:posOffset>0</wp:posOffset>
            </wp:positionH>
            <wp:positionV relativeFrom="paragraph">
              <wp:posOffset>927100</wp:posOffset>
            </wp:positionV>
            <wp:extent cx="5924550" cy="4393565"/>
            <wp:effectExtent l="0" t="0" r="0" b="698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ood-4410743_19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24550" cy="4393565"/>
                    </a:xfrm>
                    <a:prstGeom prst="rect">
                      <a:avLst/>
                    </a:prstGeom>
                  </pic:spPr>
                </pic:pic>
              </a:graphicData>
            </a:graphic>
            <wp14:sizeRelH relativeFrom="margin">
              <wp14:pctWidth>0</wp14:pctWidth>
            </wp14:sizeRelH>
            <wp14:sizeRelV relativeFrom="margin">
              <wp14:pctHeight>0</wp14:pctHeight>
            </wp14:sizeRelV>
          </wp:anchor>
        </w:drawing>
      </w:r>
      <w:r w:rsidR="00504B04">
        <w:rPr>
          <w:rFonts w:cs="Courier New"/>
          <w:szCs w:val="24"/>
        </w:rPr>
        <w:t>There is no question that home cooking is the better option. It’s healthier and it’s also actually cheaper than eating out too. However, that doesn’t mean you should rule out eating out completely.</w:t>
      </w:r>
    </w:p>
    <w:p w14:paraId="4986ECB4" w14:textId="28429951" w:rsidR="00100447" w:rsidRDefault="00100447" w:rsidP="00504B04">
      <w:pPr>
        <w:rPr>
          <w:rFonts w:cs="Courier New"/>
          <w:szCs w:val="24"/>
        </w:rPr>
      </w:pPr>
    </w:p>
    <w:p w14:paraId="20ABDED2" w14:textId="77777777" w:rsidR="00504B04" w:rsidRDefault="00504B04" w:rsidP="00504B04">
      <w:pPr>
        <w:rPr>
          <w:rFonts w:cs="Courier New"/>
          <w:szCs w:val="24"/>
        </w:rPr>
      </w:pPr>
      <w:r>
        <w:rPr>
          <w:rFonts w:cs="Courier New"/>
          <w:szCs w:val="24"/>
        </w:rPr>
        <w:t xml:space="preserve">Ideally, you’ll want to mostly enjoy home cooked dishes. Then, you can eat out as a special treat for the family say once a month. This allows you to experience the benefits of both home cooking and eating out. </w:t>
      </w:r>
    </w:p>
    <w:p w14:paraId="7C8FD715" w14:textId="77777777" w:rsidR="00504B04" w:rsidRPr="00381B8B" w:rsidRDefault="00504B04" w:rsidP="00504B04">
      <w:pPr>
        <w:rPr>
          <w:rFonts w:cs="Courier New"/>
          <w:szCs w:val="24"/>
        </w:rPr>
      </w:pPr>
      <w:r>
        <w:rPr>
          <w:rFonts w:cs="Courier New"/>
          <w:szCs w:val="24"/>
        </w:rPr>
        <w:t xml:space="preserve">So, if you’re looking to improve your diet and get healthier, it’s a good idea to start cooking more meals from home. Use eating out as a rare treat and see just how much of a difference it makes to your family’s health and wellbeing. </w:t>
      </w:r>
    </w:p>
    <w:p w14:paraId="728479EC" w14:textId="77777777" w:rsidR="000E3256" w:rsidRPr="001907FB" w:rsidRDefault="000E3256" w:rsidP="000E3256">
      <w:pPr>
        <w:pStyle w:val="Heading1"/>
      </w:pPr>
      <w:bookmarkStart w:id="2" w:name="_Toc29293203"/>
      <w:r w:rsidRPr="001907FB">
        <w:lastRenderedPageBreak/>
        <w:t>How to Start Cooking at Home</w:t>
      </w:r>
      <w:bookmarkEnd w:id="2"/>
    </w:p>
    <w:p w14:paraId="12676C1E" w14:textId="77777777" w:rsidR="000E3256" w:rsidRDefault="000E3256" w:rsidP="000E3256">
      <w:pPr>
        <w:rPr>
          <w:rFonts w:cs="Courier New"/>
          <w:szCs w:val="24"/>
        </w:rPr>
      </w:pPr>
    </w:p>
    <w:p w14:paraId="5F46563B" w14:textId="20DB5244" w:rsidR="000E3256" w:rsidRDefault="002952F6" w:rsidP="000E3256">
      <w:pPr>
        <w:rPr>
          <w:rFonts w:cs="Courier New"/>
          <w:szCs w:val="24"/>
        </w:rPr>
      </w:pPr>
      <w:r>
        <w:rPr>
          <w:rFonts w:cs="Courier New"/>
          <w:noProof/>
          <w:szCs w:val="24"/>
        </w:rPr>
        <w:drawing>
          <wp:anchor distT="0" distB="0" distL="114300" distR="114300" simplePos="0" relativeHeight="251668480" behindDoc="0" locked="0" layoutInCell="1" allowOverlap="1" wp14:anchorId="1ACB01A1" wp14:editId="2A029657">
            <wp:simplePos x="0" y="0"/>
            <wp:positionH relativeFrom="column">
              <wp:posOffset>-635</wp:posOffset>
            </wp:positionH>
            <wp:positionV relativeFrom="paragraph">
              <wp:posOffset>892175</wp:posOffset>
            </wp:positionV>
            <wp:extent cx="5915025" cy="3943350"/>
            <wp:effectExtent l="0" t="0" r="9525"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pple-pie-3723444_192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15025" cy="3943350"/>
                    </a:xfrm>
                    <a:prstGeom prst="rect">
                      <a:avLst/>
                    </a:prstGeom>
                  </pic:spPr>
                </pic:pic>
              </a:graphicData>
            </a:graphic>
            <wp14:sizeRelH relativeFrom="margin">
              <wp14:pctWidth>0</wp14:pctWidth>
            </wp14:sizeRelH>
            <wp14:sizeRelV relativeFrom="margin">
              <wp14:pctHeight>0</wp14:pctHeight>
            </wp14:sizeRelV>
          </wp:anchor>
        </w:drawing>
      </w:r>
      <w:r w:rsidR="000E3256">
        <w:rPr>
          <w:rFonts w:cs="Courier New"/>
          <w:szCs w:val="24"/>
        </w:rPr>
        <w:t>Now that you’ve discovered how beneficial cooking from home can be, you may be wondering how to get started. If you haven’t done a lot of home cooking before, there’s a few things you’ll want to do before you begin.</w:t>
      </w:r>
    </w:p>
    <w:p w14:paraId="6E2BE929" w14:textId="5B2E78C0" w:rsidR="002952F6" w:rsidRDefault="002952F6" w:rsidP="000E3256">
      <w:pPr>
        <w:rPr>
          <w:rFonts w:cs="Courier New"/>
          <w:szCs w:val="24"/>
        </w:rPr>
      </w:pPr>
    </w:p>
    <w:p w14:paraId="28670D3F" w14:textId="77777777" w:rsidR="000E3256" w:rsidRDefault="000E3256" w:rsidP="000E3256">
      <w:pPr>
        <w:rPr>
          <w:rFonts w:cs="Courier New"/>
          <w:szCs w:val="24"/>
        </w:rPr>
      </w:pPr>
      <w:r>
        <w:rPr>
          <w:rFonts w:cs="Courier New"/>
          <w:szCs w:val="24"/>
        </w:rPr>
        <w:t>Here, you’ll discover how to get started cooking at home and some great tips you can follow.</w:t>
      </w:r>
    </w:p>
    <w:p w14:paraId="1473EE60" w14:textId="77777777" w:rsidR="000E3256" w:rsidRDefault="000E3256" w:rsidP="000E3256">
      <w:pPr>
        <w:rPr>
          <w:rFonts w:cs="Courier New"/>
          <w:b/>
          <w:bCs/>
          <w:sz w:val="26"/>
          <w:szCs w:val="26"/>
        </w:rPr>
      </w:pPr>
      <w:r>
        <w:rPr>
          <w:rFonts w:cs="Courier New"/>
          <w:b/>
          <w:bCs/>
          <w:sz w:val="26"/>
          <w:szCs w:val="26"/>
        </w:rPr>
        <w:t>Start off slowly</w:t>
      </w:r>
    </w:p>
    <w:p w14:paraId="3E8C8D1A" w14:textId="77777777" w:rsidR="000E3256" w:rsidRDefault="000E3256" w:rsidP="000E3256">
      <w:pPr>
        <w:rPr>
          <w:rFonts w:cs="Courier New"/>
          <w:szCs w:val="24"/>
        </w:rPr>
      </w:pPr>
      <w:r>
        <w:rPr>
          <w:rFonts w:cs="Courier New"/>
          <w:szCs w:val="24"/>
        </w:rPr>
        <w:t>In your excitement to start improving your health, it’s common to take an ‘all or nothing’ approach to cooking. That is, you attempt to cook your entire week’s meals for the first time.</w:t>
      </w:r>
    </w:p>
    <w:p w14:paraId="310DE913" w14:textId="77777777" w:rsidR="000E3256" w:rsidRDefault="000E3256" w:rsidP="000E3256">
      <w:pPr>
        <w:rPr>
          <w:rFonts w:cs="Courier New"/>
          <w:szCs w:val="24"/>
        </w:rPr>
      </w:pPr>
      <w:r>
        <w:rPr>
          <w:rFonts w:cs="Courier New"/>
          <w:szCs w:val="24"/>
        </w:rPr>
        <w:t>While you definitely want to work up to cooking almost every night, it’s not a good idea to jump right into exclusive home cooking.</w:t>
      </w:r>
    </w:p>
    <w:p w14:paraId="404E4D97" w14:textId="77777777" w:rsidR="002952F6" w:rsidRDefault="002952F6" w:rsidP="000E3256">
      <w:pPr>
        <w:rPr>
          <w:rFonts w:cs="Courier New"/>
          <w:szCs w:val="24"/>
        </w:rPr>
      </w:pPr>
    </w:p>
    <w:p w14:paraId="7DB35471" w14:textId="77777777" w:rsidR="000E3256" w:rsidRDefault="000E3256" w:rsidP="000E3256">
      <w:pPr>
        <w:rPr>
          <w:rFonts w:cs="Courier New"/>
          <w:szCs w:val="24"/>
        </w:rPr>
      </w:pPr>
      <w:r>
        <w:rPr>
          <w:rFonts w:cs="Courier New"/>
          <w:szCs w:val="24"/>
        </w:rPr>
        <w:lastRenderedPageBreak/>
        <w:t xml:space="preserve">This is because you need to build up your skills and change your routine. Starting off slowly by cooking just a few nights a week, or even just one night to begin with, will help you achieve more success than going all out with it. </w:t>
      </w:r>
    </w:p>
    <w:p w14:paraId="63BB6B62" w14:textId="1680DF3C" w:rsidR="000E3256" w:rsidRDefault="002952F6" w:rsidP="000E3256">
      <w:pPr>
        <w:rPr>
          <w:rFonts w:cs="Courier New"/>
          <w:szCs w:val="24"/>
        </w:rPr>
      </w:pPr>
      <w:r>
        <w:rPr>
          <w:rFonts w:cs="Courier New"/>
          <w:noProof/>
          <w:szCs w:val="24"/>
        </w:rPr>
        <w:drawing>
          <wp:anchor distT="0" distB="0" distL="114300" distR="114300" simplePos="0" relativeHeight="251669504" behindDoc="0" locked="0" layoutInCell="1" allowOverlap="1" wp14:anchorId="1DF7310E" wp14:editId="4AC53575">
            <wp:simplePos x="0" y="0"/>
            <wp:positionH relativeFrom="column">
              <wp:posOffset>0</wp:posOffset>
            </wp:positionH>
            <wp:positionV relativeFrom="paragraph">
              <wp:posOffset>543560</wp:posOffset>
            </wp:positionV>
            <wp:extent cx="5943600" cy="3934460"/>
            <wp:effectExtent l="0" t="0" r="0" b="889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permarket-949913_192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934460"/>
                    </a:xfrm>
                    <a:prstGeom prst="rect">
                      <a:avLst/>
                    </a:prstGeom>
                  </pic:spPr>
                </pic:pic>
              </a:graphicData>
            </a:graphic>
          </wp:anchor>
        </w:drawing>
      </w:r>
      <w:r w:rsidR="000E3256">
        <w:rPr>
          <w:rFonts w:cs="Courier New"/>
          <w:szCs w:val="24"/>
        </w:rPr>
        <w:t xml:space="preserve">Starting off slowly allows you to develop a routine and cooking habits that you’ll be able to stick to. </w:t>
      </w:r>
    </w:p>
    <w:p w14:paraId="1703665C" w14:textId="3F2C0321" w:rsidR="002952F6" w:rsidRPr="00D253D7" w:rsidRDefault="002952F6" w:rsidP="000E3256">
      <w:pPr>
        <w:rPr>
          <w:rFonts w:cs="Courier New"/>
          <w:szCs w:val="24"/>
        </w:rPr>
      </w:pPr>
    </w:p>
    <w:p w14:paraId="28138404" w14:textId="77777777" w:rsidR="000E3256" w:rsidRDefault="000E3256" w:rsidP="000E3256">
      <w:pPr>
        <w:rPr>
          <w:rFonts w:cs="Courier New"/>
          <w:b/>
          <w:bCs/>
          <w:sz w:val="26"/>
          <w:szCs w:val="26"/>
        </w:rPr>
      </w:pPr>
      <w:r>
        <w:rPr>
          <w:rFonts w:cs="Courier New"/>
          <w:b/>
          <w:bCs/>
          <w:sz w:val="26"/>
          <w:szCs w:val="26"/>
        </w:rPr>
        <w:t>Stock up on ingredients</w:t>
      </w:r>
    </w:p>
    <w:p w14:paraId="0FBC5922" w14:textId="77777777" w:rsidR="000E3256" w:rsidRDefault="000E3256" w:rsidP="000E3256">
      <w:pPr>
        <w:rPr>
          <w:rFonts w:cs="Courier New"/>
          <w:szCs w:val="24"/>
        </w:rPr>
      </w:pPr>
      <w:r>
        <w:rPr>
          <w:rFonts w:cs="Courier New"/>
          <w:szCs w:val="24"/>
        </w:rPr>
        <w:t xml:space="preserve">While each recipe you decide to cook will require different ingredients, there are some staples you’ll want to have in your pantry. </w:t>
      </w:r>
    </w:p>
    <w:p w14:paraId="47B4325C" w14:textId="77777777" w:rsidR="000E3256" w:rsidRDefault="000E3256" w:rsidP="000E3256">
      <w:pPr>
        <w:rPr>
          <w:rFonts w:cs="Courier New"/>
          <w:szCs w:val="24"/>
        </w:rPr>
      </w:pPr>
      <w:r>
        <w:rPr>
          <w:rFonts w:cs="Courier New"/>
          <w:szCs w:val="24"/>
        </w:rPr>
        <w:t xml:space="preserve">Stocking up on dry ingredients and oils for example, will make cooking from home much more affordable. It will also reduce the things you’ll actually need when you are ready to try new recipes. </w:t>
      </w:r>
    </w:p>
    <w:p w14:paraId="5A561429" w14:textId="77777777" w:rsidR="0058734B" w:rsidRDefault="0058734B" w:rsidP="000E3256">
      <w:pPr>
        <w:rPr>
          <w:rFonts w:cs="Courier New"/>
          <w:szCs w:val="24"/>
        </w:rPr>
      </w:pPr>
    </w:p>
    <w:p w14:paraId="335048BB" w14:textId="77777777" w:rsidR="0058734B" w:rsidRDefault="0058734B" w:rsidP="000E3256">
      <w:pPr>
        <w:rPr>
          <w:rFonts w:cs="Courier New"/>
          <w:szCs w:val="24"/>
        </w:rPr>
      </w:pPr>
    </w:p>
    <w:p w14:paraId="2A02EDA0" w14:textId="77777777" w:rsidR="0058734B" w:rsidRDefault="0058734B" w:rsidP="000E3256">
      <w:pPr>
        <w:rPr>
          <w:rFonts w:cs="Courier New"/>
          <w:szCs w:val="24"/>
        </w:rPr>
      </w:pPr>
    </w:p>
    <w:p w14:paraId="66FCD86C" w14:textId="77777777" w:rsidR="000E3256" w:rsidRDefault="000E3256" w:rsidP="000E3256">
      <w:pPr>
        <w:rPr>
          <w:rFonts w:cs="Courier New"/>
          <w:szCs w:val="24"/>
        </w:rPr>
      </w:pPr>
      <w:r>
        <w:rPr>
          <w:rFonts w:cs="Courier New"/>
          <w:szCs w:val="24"/>
        </w:rPr>
        <w:lastRenderedPageBreak/>
        <w:t>Some of the most common things to stock up on include:</w:t>
      </w:r>
    </w:p>
    <w:p w14:paraId="0D07A1BF" w14:textId="77777777" w:rsidR="000E3256" w:rsidRDefault="000E3256" w:rsidP="000E325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Herbs</w:t>
      </w:r>
    </w:p>
    <w:p w14:paraId="78D4CF2F" w14:textId="77777777" w:rsidR="000E3256" w:rsidRDefault="000E3256" w:rsidP="000E325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Spices</w:t>
      </w:r>
    </w:p>
    <w:p w14:paraId="171D4420" w14:textId="77777777" w:rsidR="000E3256" w:rsidRDefault="000E3256" w:rsidP="000E325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Oils</w:t>
      </w:r>
    </w:p>
    <w:p w14:paraId="58CB3173" w14:textId="77777777" w:rsidR="000E3256" w:rsidRDefault="000E3256" w:rsidP="000E325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Condiments</w:t>
      </w:r>
    </w:p>
    <w:p w14:paraId="063500F7" w14:textId="77777777" w:rsidR="000E3256" w:rsidRDefault="000E3256" w:rsidP="000E325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Baking supplies such as flour</w:t>
      </w:r>
    </w:p>
    <w:p w14:paraId="3A72C4B2" w14:textId="06A66FC3" w:rsidR="000E3256" w:rsidRDefault="000B4C69" w:rsidP="000E3256">
      <w:pPr>
        <w:rPr>
          <w:rFonts w:cs="Courier New"/>
          <w:szCs w:val="24"/>
        </w:rPr>
      </w:pPr>
      <w:r>
        <w:rPr>
          <w:rFonts w:cs="Courier New"/>
          <w:noProof/>
          <w:szCs w:val="24"/>
        </w:rPr>
        <w:drawing>
          <wp:anchor distT="0" distB="0" distL="114300" distR="114300" simplePos="0" relativeHeight="251670528" behindDoc="0" locked="0" layoutInCell="1" allowOverlap="1" wp14:anchorId="545FFA05" wp14:editId="716FB53D">
            <wp:simplePos x="0" y="0"/>
            <wp:positionH relativeFrom="column">
              <wp:posOffset>1066800</wp:posOffset>
            </wp:positionH>
            <wp:positionV relativeFrom="paragraph">
              <wp:posOffset>756920</wp:posOffset>
            </wp:positionV>
            <wp:extent cx="4210050" cy="4718685"/>
            <wp:effectExtent l="0" t="0" r="0" b="5715"/>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alt-1914130_192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10050" cy="4718685"/>
                    </a:xfrm>
                    <a:prstGeom prst="rect">
                      <a:avLst/>
                    </a:prstGeom>
                  </pic:spPr>
                </pic:pic>
              </a:graphicData>
            </a:graphic>
            <wp14:sizeRelH relativeFrom="margin">
              <wp14:pctWidth>0</wp14:pctWidth>
            </wp14:sizeRelH>
            <wp14:sizeRelV relativeFrom="margin">
              <wp14:pctHeight>0</wp14:pctHeight>
            </wp14:sizeRelV>
          </wp:anchor>
        </w:drawing>
      </w:r>
      <w:r w:rsidR="000E3256">
        <w:rPr>
          <w:rFonts w:cs="Courier New"/>
          <w:szCs w:val="24"/>
        </w:rPr>
        <w:t xml:space="preserve">You could take a look at recipes you’ll likely want to cook and see what kind of staples they use. This will give you a better idea of the ingredients to stock up on. </w:t>
      </w:r>
    </w:p>
    <w:p w14:paraId="4D62D5BC" w14:textId="6E427599" w:rsidR="0058734B" w:rsidRPr="00F840AF" w:rsidRDefault="0058734B" w:rsidP="000E3256">
      <w:pPr>
        <w:rPr>
          <w:rFonts w:cs="Courier New"/>
          <w:szCs w:val="24"/>
        </w:rPr>
      </w:pPr>
    </w:p>
    <w:p w14:paraId="5FF0A6A5" w14:textId="77777777" w:rsidR="000E3256" w:rsidRDefault="000E3256" w:rsidP="000E3256">
      <w:pPr>
        <w:rPr>
          <w:rFonts w:cs="Courier New"/>
          <w:b/>
          <w:bCs/>
          <w:sz w:val="26"/>
          <w:szCs w:val="26"/>
        </w:rPr>
      </w:pPr>
      <w:r>
        <w:rPr>
          <w:rFonts w:cs="Courier New"/>
          <w:b/>
          <w:bCs/>
          <w:sz w:val="26"/>
          <w:szCs w:val="26"/>
        </w:rPr>
        <w:t>Ensure you have the right equipment</w:t>
      </w:r>
    </w:p>
    <w:p w14:paraId="2E35FACF" w14:textId="77777777" w:rsidR="000E3256" w:rsidRDefault="000E3256" w:rsidP="000E3256">
      <w:pPr>
        <w:rPr>
          <w:rFonts w:cs="Courier New"/>
          <w:szCs w:val="24"/>
        </w:rPr>
      </w:pPr>
      <w:r>
        <w:rPr>
          <w:rFonts w:cs="Courier New"/>
          <w:szCs w:val="24"/>
        </w:rPr>
        <w:t>As well as staple ingredients, you’re going to need some equipment to get started. This includes pots and pans, measuring jugs and cooking utensils.</w:t>
      </w:r>
    </w:p>
    <w:p w14:paraId="67E39C22" w14:textId="77777777" w:rsidR="000E3256" w:rsidRDefault="000E3256" w:rsidP="000E3256">
      <w:pPr>
        <w:rPr>
          <w:rFonts w:cs="Courier New"/>
          <w:szCs w:val="24"/>
        </w:rPr>
      </w:pPr>
      <w:r>
        <w:rPr>
          <w:rFonts w:cs="Courier New"/>
          <w:szCs w:val="24"/>
        </w:rPr>
        <w:lastRenderedPageBreak/>
        <w:t xml:space="preserve">You’ll find it tough to cook at home if you don’t have the right equipment. Remember, the higher quality the equipment, the better results you’re going to produce. So, invest in the bets quality equipment you can afford.  </w:t>
      </w:r>
    </w:p>
    <w:p w14:paraId="21E9A264" w14:textId="77777777" w:rsidR="000E3256" w:rsidRDefault="000E3256" w:rsidP="000E3256">
      <w:pPr>
        <w:rPr>
          <w:rFonts w:cs="Courier New"/>
          <w:b/>
          <w:bCs/>
          <w:sz w:val="26"/>
          <w:szCs w:val="26"/>
        </w:rPr>
      </w:pPr>
      <w:r>
        <w:rPr>
          <w:rFonts w:cs="Courier New"/>
          <w:b/>
          <w:bCs/>
          <w:sz w:val="26"/>
          <w:szCs w:val="26"/>
        </w:rPr>
        <w:t>Learn the basics</w:t>
      </w:r>
    </w:p>
    <w:p w14:paraId="1B07883C" w14:textId="2900254A" w:rsidR="000E3256" w:rsidRDefault="00645BAA" w:rsidP="000E3256">
      <w:pPr>
        <w:rPr>
          <w:rFonts w:cs="Courier New"/>
          <w:szCs w:val="24"/>
        </w:rPr>
      </w:pPr>
      <w:r>
        <w:rPr>
          <w:rFonts w:cs="Courier New"/>
          <w:noProof/>
          <w:szCs w:val="24"/>
        </w:rPr>
        <w:drawing>
          <wp:anchor distT="0" distB="0" distL="114300" distR="114300" simplePos="0" relativeHeight="251671552" behindDoc="0" locked="0" layoutInCell="1" allowOverlap="1" wp14:anchorId="31839750" wp14:editId="54B639D4">
            <wp:simplePos x="0" y="0"/>
            <wp:positionH relativeFrom="column">
              <wp:posOffset>0</wp:posOffset>
            </wp:positionH>
            <wp:positionV relativeFrom="paragraph">
              <wp:posOffset>545465</wp:posOffset>
            </wp:positionV>
            <wp:extent cx="5962650" cy="4471670"/>
            <wp:effectExtent l="0" t="0" r="0" b="508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omposition-1837242_192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62650" cy="4471670"/>
                    </a:xfrm>
                    <a:prstGeom prst="rect">
                      <a:avLst/>
                    </a:prstGeom>
                  </pic:spPr>
                </pic:pic>
              </a:graphicData>
            </a:graphic>
            <wp14:sizeRelH relativeFrom="margin">
              <wp14:pctWidth>0</wp14:pctWidth>
            </wp14:sizeRelH>
            <wp14:sizeRelV relativeFrom="margin">
              <wp14:pctHeight>0</wp14:pctHeight>
            </wp14:sizeRelV>
          </wp:anchor>
        </w:drawing>
      </w:r>
      <w:r w:rsidR="000E3256">
        <w:rPr>
          <w:rFonts w:cs="Courier New"/>
          <w:szCs w:val="24"/>
        </w:rPr>
        <w:t xml:space="preserve">Once you’ve stocked up on the ingredients and equipment you’ll need, it’s time to learn the basics. </w:t>
      </w:r>
    </w:p>
    <w:p w14:paraId="63E0B80E" w14:textId="5AF5F68B" w:rsidR="00645BAA" w:rsidRDefault="00645BAA" w:rsidP="000E3256">
      <w:pPr>
        <w:rPr>
          <w:rFonts w:cs="Courier New"/>
          <w:szCs w:val="24"/>
        </w:rPr>
      </w:pPr>
    </w:p>
    <w:p w14:paraId="0B02183A" w14:textId="77777777" w:rsidR="000E3256" w:rsidRDefault="000E3256" w:rsidP="000E3256">
      <w:pPr>
        <w:rPr>
          <w:rFonts w:cs="Courier New"/>
          <w:szCs w:val="24"/>
        </w:rPr>
      </w:pPr>
      <w:r>
        <w:rPr>
          <w:rFonts w:cs="Courier New"/>
          <w:szCs w:val="24"/>
        </w:rPr>
        <w:t>One of the first things you’ll want to learn is the different cooking terms you’ll come across. For example, do you know what it means when a recipe tells you to cook something al dente? Learning the different terms will ensure you can follow recipes correctly.</w:t>
      </w:r>
    </w:p>
    <w:p w14:paraId="6A6825E9" w14:textId="77777777" w:rsidR="000E3256" w:rsidRPr="00467D42" w:rsidRDefault="000E3256" w:rsidP="000E3256">
      <w:pPr>
        <w:rPr>
          <w:rFonts w:cs="Courier New"/>
          <w:szCs w:val="24"/>
        </w:rPr>
      </w:pPr>
      <w:r>
        <w:rPr>
          <w:rFonts w:cs="Courier New"/>
          <w:szCs w:val="24"/>
        </w:rPr>
        <w:t xml:space="preserve">You’ll also want to learn basic chopping skills and discover as much about cooking as you can before you begin. </w:t>
      </w:r>
    </w:p>
    <w:p w14:paraId="6DD54E62" w14:textId="77777777" w:rsidR="008909D9" w:rsidRDefault="008909D9" w:rsidP="000E3256">
      <w:pPr>
        <w:rPr>
          <w:rFonts w:cs="Courier New"/>
          <w:b/>
          <w:bCs/>
          <w:sz w:val="26"/>
          <w:szCs w:val="26"/>
        </w:rPr>
      </w:pPr>
    </w:p>
    <w:p w14:paraId="3883485E" w14:textId="77777777" w:rsidR="000E3256" w:rsidRDefault="000E3256" w:rsidP="000E3256">
      <w:pPr>
        <w:rPr>
          <w:rFonts w:cs="Courier New"/>
          <w:b/>
          <w:bCs/>
          <w:sz w:val="26"/>
          <w:szCs w:val="26"/>
        </w:rPr>
      </w:pPr>
      <w:r>
        <w:rPr>
          <w:rFonts w:cs="Courier New"/>
          <w:b/>
          <w:bCs/>
          <w:sz w:val="26"/>
          <w:szCs w:val="26"/>
        </w:rPr>
        <w:lastRenderedPageBreak/>
        <w:t>Consider cooking in bulk</w:t>
      </w:r>
    </w:p>
    <w:p w14:paraId="1F7C0722" w14:textId="77777777" w:rsidR="000E3256" w:rsidRDefault="000E3256" w:rsidP="000E3256">
      <w:pPr>
        <w:rPr>
          <w:rFonts w:cs="Courier New"/>
          <w:szCs w:val="24"/>
        </w:rPr>
      </w:pPr>
      <w:r>
        <w:rPr>
          <w:rFonts w:cs="Courier New"/>
          <w:szCs w:val="24"/>
        </w:rPr>
        <w:t xml:space="preserve">A great way to get started with cooking from home, is to cook meals in bulk. This way, you’ll simply be cooking one recipe from scratch, using it for multiple meals during the week or month. </w:t>
      </w:r>
    </w:p>
    <w:p w14:paraId="742A53AD" w14:textId="7CFE90FC" w:rsidR="000E3256" w:rsidRDefault="005235AA" w:rsidP="000E3256">
      <w:pPr>
        <w:rPr>
          <w:rFonts w:cs="Courier New"/>
          <w:szCs w:val="24"/>
        </w:rPr>
      </w:pPr>
      <w:r>
        <w:rPr>
          <w:rFonts w:cs="Courier New"/>
          <w:noProof/>
          <w:szCs w:val="24"/>
        </w:rPr>
        <w:drawing>
          <wp:anchor distT="0" distB="0" distL="114300" distR="114300" simplePos="0" relativeHeight="251672576" behindDoc="0" locked="0" layoutInCell="1" allowOverlap="1" wp14:anchorId="2448F2DD" wp14:editId="737FB355">
            <wp:simplePos x="0" y="0"/>
            <wp:positionH relativeFrom="column">
              <wp:posOffset>-635</wp:posOffset>
            </wp:positionH>
            <wp:positionV relativeFrom="paragraph">
              <wp:posOffset>1116965</wp:posOffset>
            </wp:positionV>
            <wp:extent cx="5915025" cy="3943350"/>
            <wp:effectExtent l="0" t="0" r="9525"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per-nutrition-4255561_192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15025" cy="3943350"/>
                    </a:xfrm>
                    <a:prstGeom prst="rect">
                      <a:avLst/>
                    </a:prstGeom>
                  </pic:spPr>
                </pic:pic>
              </a:graphicData>
            </a:graphic>
            <wp14:sizeRelH relativeFrom="margin">
              <wp14:pctWidth>0</wp14:pctWidth>
            </wp14:sizeRelH>
            <wp14:sizeRelV relativeFrom="margin">
              <wp14:pctHeight>0</wp14:pctHeight>
            </wp14:sizeRelV>
          </wp:anchor>
        </w:drawing>
      </w:r>
      <w:r w:rsidR="000E3256">
        <w:rPr>
          <w:rFonts w:cs="Courier New"/>
          <w:szCs w:val="24"/>
        </w:rPr>
        <w:t xml:space="preserve">A lot of recipes allow you to freeze portions. Think spaghetti Bolognese, stews and macaroni cheese for example. This is a particularly great tip for those who struggle to find the time to cook every night. Once you’ve cooked a meal in bulk, you’ll simply need to warm it up on the additional days you want it. </w:t>
      </w:r>
    </w:p>
    <w:p w14:paraId="063AEB76" w14:textId="6161B8E2" w:rsidR="005235AA" w:rsidRDefault="005235AA" w:rsidP="000E3256">
      <w:pPr>
        <w:rPr>
          <w:rFonts w:cs="Courier New"/>
          <w:szCs w:val="24"/>
        </w:rPr>
      </w:pPr>
    </w:p>
    <w:p w14:paraId="16D91A1F" w14:textId="77777777" w:rsidR="000E3256" w:rsidRPr="00490BD1" w:rsidRDefault="000E3256" w:rsidP="000E3256">
      <w:pPr>
        <w:rPr>
          <w:rFonts w:cs="Courier New"/>
          <w:szCs w:val="24"/>
        </w:rPr>
      </w:pPr>
      <w:r>
        <w:rPr>
          <w:rFonts w:cs="Courier New"/>
          <w:szCs w:val="24"/>
        </w:rPr>
        <w:t xml:space="preserve">If you follow these great tips above, it will really help you to get started with home cooking. Like any habit, it takes time to get into a cooking routine. There is a surprising amount to learn before you get started too. So, why not begin by researching everything you need to know about the cooking basics?  </w:t>
      </w:r>
    </w:p>
    <w:p w14:paraId="56DAEDFD" w14:textId="77777777" w:rsidR="004124CE" w:rsidRPr="00502B6D" w:rsidRDefault="004124CE" w:rsidP="004124CE">
      <w:pPr>
        <w:pStyle w:val="Heading1"/>
      </w:pPr>
      <w:bookmarkStart w:id="3" w:name="_Toc29293204"/>
      <w:r w:rsidRPr="00502B6D">
        <w:lastRenderedPageBreak/>
        <w:t>Why Prepping for the Week is Key to More Home Cooked Meals</w:t>
      </w:r>
      <w:bookmarkEnd w:id="3"/>
    </w:p>
    <w:p w14:paraId="13DEA3D2" w14:textId="77777777" w:rsidR="004124CE" w:rsidRDefault="004124CE" w:rsidP="004124CE">
      <w:pPr>
        <w:rPr>
          <w:rFonts w:cs="Courier New"/>
          <w:szCs w:val="24"/>
        </w:rPr>
      </w:pPr>
    </w:p>
    <w:p w14:paraId="27E8DE66" w14:textId="61292262" w:rsidR="004124CE" w:rsidRDefault="00434681" w:rsidP="004124CE">
      <w:pPr>
        <w:rPr>
          <w:rFonts w:cs="Courier New"/>
          <w:szCs w:val="24"/>
        </w:rPr>
      </w:pPr>
      <w:r>
        <w:rPr>
          <w:rFonts w:cs="Courier New"/>
          <w:noProof/>
          <w:szCs w:val="24"/>
        </w:rPr>
        <w:drawing>
          <wp:anchor distT="0" distB="0" distL="114300" distR="114300" simplePos="0" relativeHeight="251673600" behindDoc="0" locked="0" layoutInCell="1" allowOverlap="1" wp14:anchorId="54F36DEE" wp14:editId="6EBC0910">
            <wp:simplePos x="0" y="0"/>
            <wp:positionH relativeFrom="column">
              <wp:posOffset>0</wp:posOffset>
            </wp:positionH>
            <wp:positionV relativeFrom="paragraph">
              <wp:posOffset>901065</wp:posOffset>
            </wp:positionV>
            <wp:extent cx="5962650" cy="3975100"/>
            <wp:effectExtent l="0" t="0" r="0" b="635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itchen-3623328_19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r w:rsidR="004124CE">
        <w:rPr>
          <w:rFonts w:cs="Courier New"/>
          <w:szCs w:val="24"/>
        </w:rPr>
        <w:t>Cooking from home might be healthier, but it’s not always easy. Finding the motivation to cook from scratch after a long hard day can be difficult. It can also be tough to know what to cook every night.</w:t>
      </w:r>
    </w:p>
    <w:p w14:paraId="0899C1D2" w14:textId="2992007A" w:rsidR="00434681" w:rsidRDefault="00434681" w:rsidP="004124CE">
      <w:pPr>
        <w:rPr>
          <w:rFonts w:cs="Courier New"/>
          <w:szCs w:val="24"/>
        </w:rPr>
      </w:pPr>
    </w:p>
    <w:p w14:paraId="2BA8C094" w14:textId="77777777" w:rsidR="004124CE" w:rsidRDefault="004124CE" w:rsidP="004124CE">
      <w:pPr>
        <w:rPr>
          <w:rFonts w:cs="Courier New"/>
          <w:szCs w:val="24"/>
        </w:rPr>
      </w:pPr>
      <w:r>
        <w:rPr>
          <w:rFonts w:cs="Courier New"/>
          <w:szCs w:val="24"/>
        </w:rPr>
        <w:t xml:space="preserve">One thing that can make cooking from home a lot easier, is meal prepping. This technique has gained in popularity in recent years and it’s now considered key to creating more home cooked meals. </w:t>
      </w:r>
    </w:p>
    <w:p w14:paraId="03F0B939" w14:textId="77777777" w:rsidR="004124CE" w:rsidRDefault="004124CE" w:rsidP="004124CE">
      <w:pPr>
        <w:rPr>
          <w:rFonts w:cs="Courier New"/>
          <w:szCs w:val="24"/>
        </w:rPr>
      </w:pPr>
      <w:r>
        <w:rPr>
          <w:rFonts w:cs="Courier New"/>
          <w:szCs w:val="24"/>
        </w:rPr>
        <w:t>Here, you’ll discover what meal prepping is and how it can help you to cook more at home.</w:t>
      </w:r>
    </w:p>
    <w:p w14:paraId="44FE6FD0" w14:textId="77777777" w:rsidR="004124CE" w:rsidRDefault="004124CE" w:rsidP="004124CE">
      <w:pPr>
        <w:rPr>
          <w:rFonts w:cs="Courier New"/>
          <w:b/>
          <w:bCs/>
          <w:sz w:val="26"/>
          <w:szCs w:val="26"/>
        </w:rPr>
      </w:pPr>
      <w:r>
        <w:rPr>
          <w:rFonts w:cs="Courier New"/>
          <w:b/>
          <w:bCs/>
          <w:sz w:val="26"/>
          <w:szCs w:val="26"/>
        </w:rPr>
        <w:t>What is meal prepping?</w:t>
      </w:r>
    </w:p>
    <w:p w14:paraId="70144990" w14:textId="77777777" w:rsidR="004124CE" w:rsidRDefault="004124CE" w:rsidP="004124CE">
      <w:pPr>
        <w:rPr>
          <w:rFonts w:cs="Courier New"/>
          <w:szCs w:val="24"/>
        </w:rPr>
      </w:pPr>
      <w:r>
        <w:rPr>
          <w:rFonts w:cs="Courier New"/>
          <w:szCs w:val="24"/>
        </w:rPr>
        <w:t xml:space="preserve">Meal prepping is basically the method of planning and cooking your weekly meals in advance. You’ll create a set meal plan each week, then stock up on the supplies you’ll need. </w:t>
      </w:r>
    </w:p>
    <w:p w14:paraId="555712B2" w14:textId="432CF7A8" w:rsidR="004124CE" w:rsidRDefault="00DF0331" w:rsidP="004124CE">
      <w:pPr>
        <w:rPr>
          <w:rFonts w:cs="Courier New"/>
          <w:szCs w:val="24"/>
        </w:rPr>
      </w:pPr>
      <w:r>
        <w:rPr>
          <w:rFonts w:cs="Courier New"/>
          <w:noProof/>
          <w:szCs w:val="24"/>
        </w:rPr>
        <w:lastRenderedPageBreak/>
        <w:drawing>
          <wp:anchor distT="0" distB="0" distL="114300" distR="114300" simplePos="0" relativeHeight="251674624" behindDoc="0" locked="0" layoutInCell="1" allowOverlap="1" wp14:anchorId="0BD53290" wp14:editId="49262B66">
            <wp:simplePos x="0" y="0"/>
            <wp:positionH relativeFrom="column">
              <wp:posOffset>0</wp:posOffset>
            </wp:positionH>
            <wp:positionV relativeFrom="paragraph">
              <wp:posOffset>1285875</wp:posOffset>
            </wp:positionV>
            <wp:extent cx="5943600" cy="3888105"/>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oman-hands-1207952_192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888105"/>
                    </a:xfrm>
                    <a:prstGeom prst="rect">
                      <a:avLst/>
                    </a:prstGeom>
                  </pic:spPr>
                </pic:pic>
              </a:graphicData>
            </a:graphic>
          </wp:anchor>
        </w:drawing>
      </w:r>
      <w:r w:rsidR="004124CE">
        <w:rPr>
          <w:rFonts w:cs="Courier New"/>
          <w:szCs w:val="24"/>
        </w:rPr>
        <w:t>By planning your meals in advance, it enables you to eat a healthier balanced diet. It also takes the guesswork out of cooking, ensuring you know exactly what you’re eating on each day. A lot of the time we turn to take outs, it’s due to a lack of energy, ingredients and simply not knowing what to cook after a long day.</w:t>
      </w:r>
    </w:p>
    <w:p w14:paraId="11139A41" w14:textId="6545D5EE" w:rsidR="00DF0331" w:rsidRDefault="00DF0331" w:rsidP="004124CE">
      <w:pPr>
        <w:rPr>
          <w:rFonts w:cs="Courier New"/>
          <w:szCs w:val="24"/>
        </w:rPr>
      </w:pPr>
    </w:p>
    <w:p w14:paraId="08751A66" w14:textId="77777777" w:rsidR="004124CE" w:rsidRPr="004870E3" w:rsidRDefault="004124CE" w:rsidP="004124CE">
      <w:pPr>
        <w:rPr>
          <w:rFonts w:cs="Courier New"/>
          <w:szCs w:val="24"/>
        </w:rPr>
      </w:pPr>
      <w:r>
        <w:rPr>
          <w:rFonts w:cs="Courier New"/>
          <w:szCs w:val="24"/>
        </w:rPr>
        <w:t xml:space="preserve">It isn’t just the planning of your meals this process helps with. You’ll also cook a lot of meals in advance. This means on most days of the week, you’ll simply need to re-heat or heat up meals you’ve already cooked. </w:t>
      </w:r>
    </w:p>
    <w:p w14:paraId="0F826578" w14:textId="77777777" w:rsidR="004124CE" w:rsidRDefault="004124CE" w:rsidP="004124CE">
      <w:pPr>
        <w:rPr>
          <w:rFonts w:cs="Courier New"/>
          <w:b/>
          <w:bCs/>
          <w:sz w:val="26"/>
          <w:szCs w:val="26"/>
        </w:rPr>
      </w:pPr>
      <w:r>
        <w:rPr>
          <w:rFonts w:cs="Courier New"/>
          <w:b/>
          <w:bCs/>
          <w:sz w:val="26"/>
          <w:szCs w:val="26"/>
        </w:rPr>
        <w:t>What benefits can it deliver?</w:t>
      </w:r>
    </w:p>
    <w:p w14:paraId="187B58BB" w14:textId="77777777" w:rsidR="004124CE" w:rsidRPr="00CD7FEF" w:rsidRDefault="004124CE" w:rsidP="004124CE">
      <w:pPr>
        <w:rPr>
          <w:rFonts w:cs="Courier New"/>
          <w:szCs w:val="24"/>
        </w:rPr>
      </w:pPr>
      <w:r>
        <w:rPr>
          <w:rFonts w:cs="Courier New"/>
          <w:szCs w:val="24"/>
        </w:rPr>
        <w:t>There are a lot of benefits of meal prepping. Below, we’ll look at some of the main benefits you can expect to experience.</w:t>
      </w:r>
    </w:p>
    <w:p w14:paraId="4F07B0E2" w14:textId="77777777" w:rsidR="004124CE" w:rsidRDefault="004124CE" w:rsidP="004124CE">
      <w:pPr>
        <w:rPr>
          <w:rFonts w:cs="Courier New"/>
          <w:b/>
          <w:bCs/>
          <w:szCs w:val="24"/>
        </w:rPr>
      </w:pPr>
      <w:r>
        <w:rPr>
          <w:rFonts w:cs="Courier New"/>
          <w:b/>
          <w:bCs/>
          <w:szCs w:val="24"/>
        </w:rPr>
        <w:t>Making home cooked meals more convenient</w:t>
      </w:r>
    </w:p>
    <w:p w14:paraId="7519BBB8" w14:textId="77777777" w:rsidR="004124CE" w:rsidRDefault="004124CE" w:rsidP="004124CE">
      <w:pPr>
        <w:rPr>
          <w:rFonts w:cs="Courier New"/>
          <w:szCs w:val="24"/>
        </w:rPr>
      </w:pPr>
      <w:r>
        <w:rPr>
          <w:rFonts w:cs="Courier New"/>
          <w:szCs w:val="24"/>
        </w:rPr>
        <w:t>Home cooked meals can be time consuming to create. This is one of the main things which puts people off cooking from scratch after a long workday. However, with meal planning, it makes home cooked meals much more convenient.</w:t>
      </w:r>
    </w:p>
    <w:p w14:paraId="77437814" w14:textId="77777777" w:rsidR="004124CE" w:rsidRPr="007960FB" w:rsidRDefault="004124CE" w:rsidP="004124CE">
      <w:pPr>
        <w:rPr>
          <w:rFonts w:cs="Courier New"/>
          <w:szCs w:val="24"/>
        </w:rPr>
      </w:pPr>
      <w:r>
        <w:rPr>
          <w:rFonts w:cs="Courier New"/>
          <w:szCs w:val="24"/>
        </w:rPr>
        <w:lastRenderedPageBreak/>
        <w:t xml:space="preserve">You’ll be able to simple come home and heat up one of the meals you’ve already prepared. </w:t>
      </w:r>
    </w:p>
    <w:p w14:paraId="72628961" w14:textId="77777777" w:rsidR="004124CE" w:rsidRDefault="004124CE" w:rsidP="004124CE">
      <w:pPr>
        <w:rPr>
          <w:rFonts w:cs="Courier New"/>
          <w:b/>
          <w:bCs/>
          <w:szCs w:val="24"/>
        </w:rPr>
      </w:pPr>
      <w:r>
        <w:rPr>
          <w:rFonts w:cs="Courier New"/>
          <w:b/>
          <w:bCs/>
          <w:szCs w:val="24"/>
        </w:rPr>
        <w:t>Take the guesswork out of cooking</w:t>
      </w:r>
    </w:p>
    <w:p w14:paraId="493D40A7" w14:textId="255A949A" w:rsidR="004124CE" w:rsidRDefault="00884708" w:rsidP="004124CE">
      <w:pPr>
        <w:rPr>
          <w:rFonts w:cs="Courier New"/>
          <w:szCs w:val="24"/>
        </w:rPr>
      </w:pPr>
      <w:r>
        <w:rPr>
          <w:rFonts w:cs="Courier New"/>
          <w:noProof/>
          <w:szCs w:val="24"/>
        </w:rPr>
        <w:drawing>
          <wp:anchor distT="0" distB="0" distL="114300" distR="114300" simplePos="0" relativeHeight="251675648" behindDoc="0" locked="0" layoutInCell="1" allowOverlap="1" wp14:anchorId="49EB213F" wp14:editId="28D74D01">
            <wp:simplePos x="0" y="0"/>
            <wp:positionH relativeFrom="column">
              <wp:posOffset>0</wp:posOffset>
            </wp:positionH>
            <wp:positionV relativeFrom="paragraph">
              <wp:posOffset>1133475</wp:posOffset>
            </wp:positionV>
            <wp:extent cx="5924550" cy="3949700"/>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sparagus-4235466_192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24550" cy="3949700"/>
                    </a:xfrm>
                    <a:prstGeom prst="rect">
                      <a:avLst/>
                    </a:prstGeom>
                  </pic:spPr>
                </pic:pic>
              </a:graphicData>
            </a:graphic>
            <wp14:sizeRelH relativeFrom="margin">
              <wp14:pctWidth>0</wp14:pctWidth>
            </wp14:sizeRelH>
            <wp14:sizeRelV relativeFrom="margin">
              <wp14:pctHeight>0</wp14:pctHeight>
            </wp14:sizeRelV>
          </wp:anchor>
        </w:drawing>
      </w:r>
      <w:r w:rsidR="004124CE">
        <w:rPr>
          <w:rFonts w:cs="Courier New"/>
          <w:szCs w:val="24"/>
        </w:rPr>
        <w:t xml:space="preserve">Another great benefit is that you’ll always know what you’re eating. Coming up with recipe ideas on the day can be difficult. Not knowing what to cook or whether you have the right ingredients will typically cause you to turn to easier outlets such as take outs. </w:t>
      </w:r>
    </w:p>
    <w:p w14:paraId="3248F870" w14:textId="2B1024A5" w:rsidR="00884708" w:rsidRDefault="00884708" w:rsidP="004124CE">
      <w:pPr>
        <w:rPr>
          <w:rFonts w:cs="Courier New"/>
          <w:szCs w:val="24"/>
        </w:rPr>
      </w:pPr>
    </w:p>
    <w:p w14:paraId="4DE62E98" w14:textId="77777777" w:rsidR="004124CE" w:rsidRPr="00DF7232" w:rsidRDefault="004124CE" w:rsidP="004124CE">
      <w:pPr>
        <w:rPr>
          <w:rFonts w:cs="Courier New"/>
          <w:szCs w:val="24"/>
        </w:rPr>
      </w:pPr>
      <w:r>
        <w:rPr>
          <w:rFonts w:cs="Courier New"/>
          <w:szCs w:val="24"/>
        </w:rPr>
        <w:t>With meal prep, you’ll know exactly what you’re cooking. This can speed up mealtimes as well as ensure you’re eating a healthier diet.</w:t>
      </w:r>
    </w:p>
    <w:p w14:paraId="12965497" w14:textId="77777777" w:rsidR="004124CE" w:rsidRDefault="004124CE" w:rsidP="004124CE">
      <w:pPr>
        <w:rPr>
          <w:rFonts w:cs="Courier New"/>
          <w:b/>
          <w:bCs/>
          <w:szCs w:val="24"/>
        </w:rPr>
      </w:pPr>
      <w:r>
        <w:rPr>
          <w:rFonts w:cs="Courier New"/>
          <w:b/>
          <w:bCs/>
          <w:szCs w:val="24"/>
        </w:rPr>
        <w:t>Removing temptation</w:t>
      </w:r>
    </w:p>
    <w:p w14:paraId="2C37D064" w14:textId="77777777" w:rsidR="004124CE" w:rsidRDefault="004124CE" w:rsidP="004124CE">
      <w:pPr>
        <w:rPr>
          <w:rFonts w:cs="Courier New"/>
          <w:szCs w:val="24"/>
        </w:rPr>
      </w:pPr>
      <w:r>
        <w:rPr>
          <w:rFonts w:cs="Courier New"/>
          <w:szCs w:val="24"/>
        </w:rPr>
        <w:t xml:space="preserve">When you’ve spent time planning and prepping your meals, you’re going to be less likely to turn to unhealthier foods. It removes the temptation to cheat on your diet, helping you stick to more nutritious meals. </w:t>
      </w:r>
    </w:p>
    <w:p w14:paraId="74425442" w14:textId="77777777" w:rsidR="004124CE" w:rsidRPr="00DF7232" w:rsidRDefault="004124CE" w:rsidP="004124CE">
      <w:pPr>
        <w:rPr>
          <w:rFonts w:cs="Courier New"/>
          <w:szCs w:val="24"/>
        </w:rPr>
      </w:pPr>
      <w:r>
        <w:rPr>
          <w:rFonts w:cs="Courier New"/>
          <w:szCs w:val="24"/>
        </w:rPr>
        <w:lastRenderedPageBreak/>
        <w:t xml:space="preserve">So, if you’re looking to lose weight but you tend to struggle with temptation, meal prepping is a great way to overcome this challenge. </w:t>
      </w:r>
    </w:p>
    <w:p w14:paraId="2FA75034" w14:textId="77777777" w:rsidR="004124CE" w:rsidRDefault="004124CE" w:rsidP="004124CE">
      <w:pPr>
        <w:rPr>
          <w:rFonts w:cs="Courier New"/>
          <w:b/>
          <w:bCs/>
          <w:szCs w:val="24"/>
        </w:rPr>
      </w:pPr>
      <w:r>
        <w:rPr>
          <w:rFonts w:cs="Courier New"/>
          <w:b/>
          <w:bCs/>
          <w:szCs w:val="24"/>
        </w:rPr>
        <w:t>Cutting the cost of cooking</w:t>
      </w:r>
    </w:p>
    <w:p w14:paraId="40BCA7D8" w14:textId="726E3FAC" w:rsidR="004124CE" w:rsidRDefault="00514247" w:rsidP="004124CE">
      <w:pPr>
        <w:rPr>
          <w:rFonts w:cs="Courier New"/>
          <w:szCs w:val="24"/>
        </w:rPr>
      </w:pPr>
      <w:r>
        <w:rPr>
          <w:rFonts w:cs="Courier New"/>
          <w:noProof/>
          <w:szCs w:val="24"/>
        </w:rPr>
        <w:drawing>
          <wp:anchor distT="0" distB="0" distL="114300" distR="114300" simplePos="0" relativeHeight="251676672" behindDoc="0" locked="0" layoutInCell="1" allowOverlap="1" wp14:anchorId="7CCB2140" wp14:editId="790E2193">
            <wp:simplePos x="0" y="0"/>
            <wp:positionH relativeFrom="column">
              <wp:posOffset>0</wp:posOffset>
            </wp:positionH>
            <wp:positionV relativeFrom="paragraph">
              <wp:posOffset>1099185</wp:posOffset>
            </wp:positionV>
            <wp:extent cx="5943600" cy="3962400"/>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hopping-879498_192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4124CE">
        <w:rPr>
          <w:rFonts w:cs="Courier New"/>
          <w:szCs w:val="24"/>
        </w:rPr>
        <w:t>One of the best benefits of meal prepping is that it can really help to cut the cost of cooking. As you’ll already know what you’re cooking on each night of the week, you can ensure you only buy the ingredients you’ll need. This can really cut back on food waste.</w:t>
      </w:r>
    </w:p>
    <w:p w14:paraId="36412224" w14:textId="330F70FC" w:rsidR="001C3401" w:rsidRDefault="001C3401" w:rsidP="004124CE">
      <w:pPr>
        <w:rPr>
          <w:rFonts w:cs="Courier New"/>
          <w:szCs w:val="24"/>
        </w:rPr>
      </w:pPr>
    </w:p>
    <w:p w14:paraId="207FD1DA" w14:textId="77777777" w:rsidR="004124CE" w:rsidRDefault="004124CE" w:rsidP="004124CE">
      <w:pPr>
        <w:rPr>
          <w:rFonts w:cs="Courier New"/>
          <w:szCs w:val="24"/>
        </w:rPr>
      </w:pPr>
      <w:r>
        <w:rPr>
          <w:rFonts w:cs="Courier New"/>
          <w:szCs w:val="24"/>
        </w:rPr>
        <w:t xml:space="preserve">You’ll also be able to search for the cheapest prices on the ingredients you’ll need. As home cooking is less expensive than eating out, meal prepping will help you to save money by ensuring you cook more frequently. </w:t>
      </w:r>
    </w:p>
    <w:p w14:paraId="6FEA64E5" w14:textId="3FF2A75F" w:rsidR="004124CE" w:rsidRPr="00514247" w:rsidRDefault="004124CE" w:rsidP="004124CE">
      <w:pPr>
        <w:rPr>
          <w:rFonts w:cs="Courier New"/>
          <w:szCs w:val="24"/>
        </w:rPr>
      </w:pPr>
      <w:r>
        <w:rPr>
          <w:rFonts w:cs="Courier New"/>
          <w:szCs w:val="24"/>
        </w:rPr>
        <w:t xml:space="preserve">There are a lot of benefits of meal prepping and the above are just some of the main ones. It’s easier than you might think, and you’ll find plenty of tips online to help. So, if you’ve never tried meal prepping before, now is definitely the time to consider it if you’re looking to cook more form home. </w:t>
      </w:r>
    </w:p>
    <w:p w14:paraId="4EAEB405" w14:textId="77777777" w:rsidR="00C17D46" w:rsidRPr="003B27BB" w:rsidRDefault="00C17D46" w:rsidP="00C17D46">
      <w:pPr>
        <w:pStyle w:val="Heading1"/>
      </w:pPr>
      <w:r w:rsidRPr="003B27BB">
        <w:lastRenderedPageBreak/>
        <w:t>Quick Health</w:t>
      </w:r>
      <w:bookmarkStart w:id="4" w:name="_GoBack"/>
      <w:bookmarkEnd w:id="4"/>
      <w:r w:rsidRPr="003B27BB">
        <w:t>y Home Cooked Meal Recipes</w:t>
      </w:r>
    </w:p>
    <w:p w14:paraId="369F5F03" w14:textId="77777777" w:rsidR="00C17D46" w:rsidRDefault="00C17D46" w:rsidP="00C17D46">
      <w:pPr>
        <w:rPr>
          <w:rFonts w:cs="Courier New"/>
          <w:szCs w:val="24"/>
        </w:rPr>
      </w:pPr>
    </w:p>
    <w:p w14:paraId="1F3CF471" w14:textId="44DB4314" w:rsidR="00C17D46" w:rsidRDefault="00514247" w:rsidP="00C17D46">
      <w:pPr>
        <w:rPr>
          <w:rFonts w:cs="Courier New"/>
          <w:szCs w:val="24"/>
        </w:rPr>
      </w:pPr>
      <w:r>
        <w:rPr>
          <w:rFonts w:cs="Courier New"/>
          <w:noProof/>
          <w:szCs w:val="24"/>
        </w:rPr>
        <w:drawing>
          <wp:anchor distT="0" distB="0" distL="114300" distR="114300" simplePos="0" relativeHeight="251677696" behindDoc="0" locked="0" layoutInCell="1" allowOverlap="1" wp14:anchorId="2165C75C" wp14:editId="3CDF594C">
            <wp:simplePos x="0" y="0"/>
            <wp:positionH relativeFrom="column">
              <wp:posOffset>438150</wp:posOffset>
            </wp:positionH>
            <wp:positionV relativeFrom="paragraph">
              <wp:posOffset>873125</wp:posOffset>
            </wp:positionV>
            <wp:extent cx="5133975" cy="3422650"/>
            <wp:effectExtent l="0" t="0" r="9525" b="635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itchen-utensil-2462565_192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33975" cy="3422650"/>
                    </a:xfrm>
                    <a:prstGeom prst="rect">
                      <a:avLst/>
                    </a:prstGeom>
                  </pic:spPr>
                </pic:pic>
              </a:graphicData>
            </a:graphic>
            <wp14:sizeRelH relativeFrom="margin">
              <wp14:pctWidth>0</wp14:pctWidth>
            </wp14:sizeRelH>
            <wp14:sizeRelV relativeFrom="margin">
              <wp14:pctHeight>0</wp14:pctHeight>
            </wp14:sizeRelV>
          </wp:anchor>
        </w:drawing>
      </w:r>
      <w:r w:rsidR="00C17D46">
        <w:rPr>
          <w:rFonts w:cs="Courier New"/>
          <w:szCs w:val="24"/>
        </w:rPr>
        <w:t>When you’re getting started with home cooking, you’ll find plenty of inspiration on sites such as Pinterest. There are thousands of different recipes you can try, but not all of them are suitable for beginners.</w:t>
      </w:r>
    </w:p>
    <w:p w14:paraId="0DBA233D" w14:textId="77777777" w:rsidR="00514247" w:rsidRDefault="00514247" w:rsidP="00C17D46">
      <w:pPr>
        <w:rPr>
          <w:rFonts w:cs="Courier New"/>
          <w:szCs w:val="24"/>
        </w:rPr>
      </w:pPr>
    </w:p>
    <w:p w14:paraId="4DDD5EF7" w14:textId="38E69292" w:rsidR="00514247" w:rsidRDefault="00C17D46" w:rsidP="00C17D46">
      <w:pPr>
        <w:rPr>
          <w:rFonts w:cs="Courier New"/>
          <w:szCs w:val="24"/>
        </w:rPr>
      </w:pPr>
      <w:r>
        <w:rPr>
          <w:rFonts w:cs="Courier New"/>
          <w:szCs w:val="24"/>
        </w:rPr>
        <w:t>Here, you’ll discover some of the best quick and healthy home cooked meal recipes you can start with.</w:t>
      </w:r>
    </w:p>
    <w:p w14:paraId="707FDD3A" w14:textId="77777777" w:rsidR="00C17D46" w:rsidRDefault="00C17D46" w:rsidP="00C17D46">
      <w:pPr>
        <w:rPr>
          <w:rFonts w:cs="Courier New"/>
          <w:b/>
          <w:bCs/>
          <w:sz w:val="26"/>
          <w:szCs w:val="26"/>
        </w:rPr>
      </w:pPr>
      <w:r>
        <w:rPr>
          <w:rFonts w:cs="Courier New"/>
          <w:b/>
          <w:bCs/>
          <w:sz w:val="26"/>
          <w:szCs w:val="26"/>
        </w:rPr>
        <w:t>Spinach and pea carbonara</w:t>
      </w:r>
    </w:p>
    <w:p w14:paraId="72369926" w14:textId="5DCAF269" w:rsidR="00514247" w:rsidRDefault="00C17D46" w:rsidP="00C17D46">
      <w:pPr>
        <w:rPr>
          <w:rFonts w:cs="Courier New"/>
          <w:szCs w:val="24"/>
        </w:rPr>
      </w:pPr>
      <w:r>
        <w:rPr>
          <w:rFonts w:cs="Courier New"/>
          <w:szCs w:val="24"/>
        </w:rPr>
        <w:t>If you’re looking for a fast mid-week healthy recipe, this spinach and pea carbonara is a great idea. Using eggs as a base for the delicious sauce and fresh pasta to speed up cooking, not only is this recipe quick and easy, but it’s tasty too.</w:t>
      </w:r>
    </w:p>
    <w:p w14:paraId="44E68E15" w14:textId="77777777" w:rsidR="00C17D46" w:rsidRDefault="00C17D46" w:rsidP="00C17D46">
      <w:pPr>
        <w:rPr>
          <w:rFonts w:cs="Courier New"/>
          <w:szCs w:val="24"/>
        </w:rPr>
      </w:pPr>
      <w:r>
        <w:rPr>
          <w:rFonts w:cs="Courier New"/>
          <w:szCs w:val="24"/>
        </w:rPr>
        <w:t xml:space="preserve">The main ingredients you’ll need include panko breadcrumbs, parmesan cheese, eggs, peas and spinach. Garlic, parsley and salt and pepper are used to flavor the dish. This is also an ideal recipe for vegetarians and it’s one that the whole family can enjoy. </w:t>
      </w:r>
    </w:p>
    <w:p w14:paraId="5BE59012" w14:textId="77777777" w:rsidR="00C17D46" w:rsidRPr="00037BA5" w:rsidRDefault="00C17D46" w:rsidP="00C17D46">
      <w:pPr>
        <w:rPr>
          <w:rFonts w:cs="Courier New"/>
          <w:szCs w:val="24"/>
        </w:rPr>
      </w:pPr>
      <w:r>
        <w:rPr>
          <w:rFonts w:cs="Courier New"/>
          <w:szCs w:val="24"/>
        </w:rPr>
        <w:t xml:space="preserve">Check out the full recipe </w:t>
      </w:r>
      <w:hyperlink r:id="rId28" w:history="1">
        <w:r w:rsidRPr="00037BA5">
          <w:rPr>
            <w:rStyle w:val="Hyperlink"/>
            <w:rFonts w:cs="Courier New"/>
            <w:szCs w:val="24"/>
          </w:rPr>
          <w:t>here</w:t>
        </w:r>
      </w:hyperlink>
      <w:r>
        <w:rPr>
          <w:rFonts w:cs="Courier New"/>
          <w:szCs w:val="24"/>
        </w:rPr>
        <w:t>.</w:t>
      </w:r>
    </w:p>
    <w:p w14:paraId="10D4F795" w14:textId="77777777" w:rsidR="00C17D46" w:rsidRDefault="00C17D46" w:rsidP="00C17D46">
      <w:pPr>
        <w:rPr>
          <w:rFonts w:cs="Courier New"/>
          <w:b/>
          <w:bCs/>
          <w:sz w:val="26"/>
          <w:szCs w:val="26"/>
        </w:rPr>
      </w:pPr>
      <w:r>
        <w:rPr>
          <w:rFonts w:cs="Courier New"/>
          <w:b/>
          <w:bCs/>
          <w:sz w:val="26"/>
          <w:szCs w:val="26"/>
        </w:rPr>
        <w:lastRenderedPageBreak/>
        <w:t>Honey and garlic glazed salmon</w:t>
      </w:r>
    </w:p>
    <w:p w14:paraId="552AB7F7" w14:textId="7BE99EC3" w:rsidR="00C17D46" w:rsidRDefault="00AF1527" w:rsidP="00C17D46">
      <w:pPr>
        <w:rPr>
          <w:rFonts w:cs="Courier New"/>
          <w:szCs w:val="24"/>
        </w:rPr>
      </w:pPr>
      <w:r>
        <w:rPr>
          <w:rFonts w:cs="Courier New"/>
          <w:noProof/>
          <w:szCs w:val="24"/>
        </w:rPr>
        <w:drawing>
          <wp:anchor distT="0" distB="0" distL="114300" distR="114300" simplePos="0" relativeHeight="251678720" behindDoc="0" locked="0" layoutInCell="1" allowOverlap="1" wp14:anchorId="17ED520C" wp14:editId="45DC3E2A">
            <wp:simplePos x="0" y="0"/>
            <wp:positionH relativeFrom="column">
              <wp:posOffset>0</wp:posOffset>
            </wp:positionH>
            <wp:positionV relativeFrom="paragraph">
              <wp:posOffset>1277620</wp:posOffset>
            </wp:positionV>
            <wp:extent cx="5943600" cy="4457700"/>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almon-518032_192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anchor>
        </w:drawing>
      </w:r>
      <w:r w:rsidR="00C17D46">
        <w:rPr>
          <w:rFonts w:cs="Courier New"/>
          <w:szCs w:val="24"/>
        </w:rPr>
        <w:t>If you’re looking for a delicious quick and healthy home cooked meal, honey and garlic glazed salmon is a great choice. Ideally, you’ll want to sear the fish which means starting by placing the fish skin side down, into a pan with plenty of oil. Cook it until nice and crispy, then flip the fish over and cook for an additional few minutes.</w:t>
      </w:r>
    </w:p>
    <w:p w14:paraId="3040EE8B" w14:textId="442288DF" w:rsidR="00AF1527" w:rsidRDefault="00AF1527" w:rsidP="00C17D46">
      <w:pPr>
        <w:rPr>
          <w:rFonts w:cs="Courier New"/>
          <w:szCs w:val="24"/>
        </w:rPr>
      </w:pPr>
    </w:p>
    <w:p w14:paraId="62E05858" w14:textId="77777777" w:rsidR="00C17D46" w:rsidRDefault="00C17D46" w:rsidP="00C17D46">
      <w:pPr>
        <w:rPr>
          <w:rFonts w:cs="Courier New"/>
          <w:szCs w:val="24"/>
        </w:rPr>
      </w:pPr>
      <w:r>
        <w:rPr>
          <w:rFonts w:cs="Courier New"/>
          <w:szCs w:val="24"/>
        </w:rPr>
        <w:t xml:space="preserve">This dish is packed full of flavor thanks to the use of ingredients like honey, soy sauce and lemon. To give it maximum flavor, add the lemon wedges to the pan as you cook the salmon. </w:t>
      </w:r>
    </w:p>
    <w:p w14:paraId="53AA0B19" w14:textId="77777777" w:rsidR="00C17D46" w:rsidRPr="008B0FAD" w:rsidRDefault="00C17D46" w:rsidP="00C17D46">
      <w:pPr>
        <w:rPr>
          <w:rFonts w:cs="Courier New"/>
          <w:szCs w:val="24"/>
        </w:rPr>
      </w:pPr>
      <w:r>
        <w:rPr>
          <w:rFonts w:cs="Courier New"/>
          <w:szCs w:val="24"/>
        </w:rPr>
        <w:t xml:space="preserve">You can check out the full recipe </w:t>
      </w:r>
      <w:hyperlink r:id="rId30" w:history="1">
        <w:r w:rsidRPr="00FE6293">
          <w:rPr>
            <w:rStyle w:val="Hyperlink"/>
            <w:rFonts w:cs="Courier New"/>
            <w:szCs w:val="24"/>
          </w:rPr>
          <w:t>here</w:t>
        </w:r>
      </w:hyperlink>
      <w:r>
        <w:rPr>
          <w:rFonts w:cs="Courier New"/>
          <w:szCs w:val="24"/>
        </w:rPr>
        <w:t>.</w:t>
      </w:r>
    </w:p>
    <w:p w14:paraId="2D499F42" w14:textId="77777777" w:rsidR="00AF1527" w:rsidRDefault="00AF1527" w:rsidP="00C17D46">
      <w:pPr>
        <w:rPr>
          <w:rFonts w:cs="Courier New"/>
          <w:b/>
          <w:bCs/>
          <w:sz w:val="26"/>
          <w:szCs w:val="26"/>
        </w:rPr>
      </w:pPr>
    </w:p>
    <w:p w14:paraId="7C6F842F" w14:textId="77777777" w:rsidR="00AF1527" w:rsidRDefault="00AF1527" w:rsidP="00C17D46">
      <w:pPr>
        <w:rPr>
          <w:rFonts w:cs="Courier New"/>
          <w:b/>
          <w:bCs/>
          <w:sz w:val="26"/>
          <w:szCs w:val="26"/>
        </w:rPr>
      </w:pPr>
    </w:p>
    <w:p w14:paraId="5D2EFDC7" w14:textId="77777777" w:rsidR="00AF1527" w:rsidRDefault="00AF1527" w:rsidP="00C17D46">
      <w:pPr>
        <w:rPr>
          <w:rFonts w:cs="Courier New"/>
          <w:b/>
          <w:bCs/>
          <w:sz w:val="26"/>
          <w:szCs w:val="26"/>
        </w:rPr>
      </w:pPr>
    </w:p>
    <w:p w14:paraId="3D78A3D6" w14:textId="77777777" w:rsidR="00C17D46" w:rsidRDefault="00C17D46" w:rsidP="00C17D46">
      <w:pPr>
        <w:rPr>
          <w:rFonts w:cs="Courier New"/>
          <w:b/>
          <w:bCs/>
          <w:sz w:val="26"/>
          <w:szCs w:val="26"/>
        </w:rPr>
      </w:pPr>
      <w:r>
        <w:rPr>
          <w:rFonts w:cs="Courier New"/>
          <w:b/>
          <w:bCs/>
          <w:sz w:val="26"/>
          <w:szCs w:val="26"/>
        </w:rPr>
        <w:lastRenderedPageBreak/>
        <w:t>Sesame noodles with chicken</w:t>
      </w:r>
    </w:p>
    <w:p w14:paraId="583215D8" w14:textId="3ABC6B0E" w:rsidR="00C17D46" w:rsidRDefault="00974B0B" w:rsidP="00C17D46">
      <w:pPr>
        <w:rPr>
          <w:rFonts w:cs="Courier New"/>
          <w:szCs w:val="24"/>
        </w:rPr>
      </w:pPr>
      <w:r>
        <w:rPr>
          <w:rFonts w:cs="Courier New"/>
          <w:noProof/>
          <w:szCs w:val="24"/>
        </w:rPr>
        <w:drawing>
          <wp:anchor distT="0" distB="0" distL="114300" distR="114300" simplePos="0" relativeHeight="251679744" behindDoc="0" locked="0" layoutInCell="1" allowOverlap="1" wp14:anchorId="6AACEFDB" wp14:editId="2D081EE3">
            <wp:simplePos x="0" y="0"/>
            <wp:positionH relativeFrom="column">
              <wp:posOffset>0</wp:posOffset>
            </wp:positionH>
            <wp:positionV relativeFrom="paragraph">
              <wp:posOffset>763270</wp:posOffset>
            </wp:positionV>
            <wp:extent cx="5943600" cy="394716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asta-1051611_192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anchor>
        </w:drawing>
      </w:r>
      <w:r w:rsidR="00C17D46">
        <w:rPr>
          <w:rFonts w:cs="Courier New"/>
          <w:szCs w:val="24"/>
        </w:rPr>
        <w:t xml:space="preserve">This sesame noodles with chicken recipe is one of the healthiest on the list. It contains lots of vegetables, alongside lean chicken. </w:t>
      </w:r>
    </w:p>
    <w:p w14:paraId="1D1D6199" w14:textId="4E9B669D" w:rsidR="00974B0B" w:rsidRDefault="00974B0B" w:rsidP="00C17D46">
      <w:pPr>
        <w:rPr>
          <w:rFonts w:cs="Courier New"/>
          <w:szCs w:val="24"/>
        </w:rPr>
      </w:pPr>
    </w:p>
    <w:p w14:paraId="147CD5CA" w14:textId="77777777" w:rsidR="00C17D46" w:rsidRDefault="00C17D46" w:rsidP="00C17D46">
      <w:pPr>
        <w:rPr>
          <w:rFonts w:cs="Courier New"/>
          <w:szCs w:val="24"/>
        </w:rPr>
      </w:pPr>
      <w:r>
        <w:rPr>
          <w:rFonts w:cs="Courier New"/>
          <w:szCs w:val="24"/>
        </w:rPr>
        <w:t xml:space="preserve">You’ll use ingredients such as fresh ginger, sesame oil and brown sugar to add oodles of flavor. The finished dish is sharp, tasty and satisfying. If you’re a fan of Asian style cuisine, this recipe is one of the easiest to satisfy the palate. </w:t>
      </w:r>
    </w:p>
    <w:p w14:paraId="14226374" w14:textId="77777777" w:rsidR="00C17D46" w:rsidRPr="00FE6293" w:rsidRDefault="00C17D46" w:rsidP="00C17D46">
      <w:pPr>
        <w:rPr>
          <w:rFonts w:cs="Courier New"/>
          <w:szCs w:val="24"/>
        </w:rPr>
      </w:pPr>
      <w:r>
        <w:rPr>
          <w:rFonts w:cs="Courier New"/>
          <w:szCs w:val="24"/>
        </w:rPr>
        <w:t xml:space="preserve">Find the full recipe </w:t>
      </w:r>
      <w:hyperlink r:id="rId32" w:history="1">
        <w:r w:rsidRPr="00FE6293">
          <w:rPr>
            <w:rStyle w:val="Hyperlink"/>
            <w:rFonts w:cs="Courier New"/>
            <w:szCs w:val="24"/>
          </w:rPr>
          <w:t>here</w:t>
        </w:r>
      </w:hyperlink>
      <w:r>
        <w:rPr>
          <w:rFonts w:cs="Courier New"/>
          <w:szCs w:val="24"/>
        </w:rPr>
        <w:t>.</w:t>
      </w:r>
    </w:p>
    <w:p w14:paraId="2C1FCFEE" w14:textId="77777777" w:rsidR="00974B0B" w:rsidRDefault="00974B0B" w:rsidP="00C17D46">
      <w:pPr>
        <w:rPr>
          <w:rFonts w:cs="Courier New"/>
          <w:b/>
          <w:bCs/>
          <w:sz w:val="26"/>
          <w:szCs w:val="26"/>
        </w:rPr>
      </w:pPr>
    </w:p>
    <w:p w14:paraId="5B78B4FA" w14:textId="77777777" w:rsidR="00974B0B" w:rsidRDefault="00974B0B" w:rsidP="00C17D46">
      <w:pPr>
        <w:rPr>
          <w:rFonts w:cs="Courier New"/>
          <w:b/>
          <w:bCs/>
          <w:sz w:val="26"/>
          <w:szCs w:val="26"/>
        </w:rPr>
      </w:pPr>
    </w:p>
    <w:p w14:paraId="40C3BAA7" w14:textId="77777777" w:rsidR="00974B0B" w:rsidRDefault="00974B0B" w:rsidP="00C17D46">
      <w:pPr>
        <w:rPr>
          <w:rFonts w:cs="Courier New"/>
          <w:b/>
          <w:bCs/>
          <w:sz w:val="26"/>
          <w:szCs w:val="26"/>
        </w:rPr>
      </w:pPr>
    </w:p>
    <w:p w14:paraId="2FDC7EB9" w14:textId="77777777" w:rsidR="00974B0B" w:rsidRDefault="00974B0B" w:rsidP="00C17D46">
      <w:pPr>
        <w:rPr>
          <w:rFonts w:cs="Courier New"/>
          <w:b/>
          <w:bCs/>
          <w:sz w:val="26"/>
          <w:szCs w:val="26"/>
        </w:rPr>
      </w:pPr>
    </w:p>
    <w:p w14:paraId="38F641D2" w14:textId="77777777" w:rsidR="00974B0B" w:rsidRDefault="00974B0B" w:rsidP="00C17D46">
      <w:pPr>
        <w:rPr>
          <w:rFonts w:cs="Courier New"/>
          <w:b/>
          <w:bCs/>
          <w:sz w:val="26"/>
          <w:szCs w:val="26"/>
        </w:rPr>
      </w:pPr>
    </w:p>
    <w:p w14:paraId="5A47DB1F" w14:textId="77777777" w:rsidR="00974B0B" w:rsidRDefault="00974B0B" w:rsidP="00C17D46">
      <w:pPr>
        <w:rPr>
          <w:rFonts w:cs="Courier New"/>
          <w:b/>
          <w:bCs/>
          <w:sz w:val="26"/>
          <w:szCs w:val="26"/>
        </w:rPr>
      </w:pPr>
    </w:p>
    <w:p w14:paraId="064E0E0B" w14:textId="77777777" w:rsidR="00C17D46" w:rsidRDefault="00C17D46" w:rsidP="00C17D46">
      <w:pPr>
        <w:rPr>
          <w:rFonts w:cs="Courier New"/>
          <w:b/>
          <w:bCs/>
          <w:sz w:val="26"/>
          <w:szCs w:val="26"/>
        </w:rPr>
      </w:pPr>
      <w:r>
        <w:rPr>
          <w:rFonts w:cs="Courier New"/>
          <w:b/>
          <w:bCs/>
          <w:sz w:val="26"/>
          <w:szCs w:val="26"/>
        </w:rPr>
        <w:lastRenderedPageBreak/>
        <w:t>Cauliflower grilled cheese</w:t>
      </w:r>
    </w:p>
    <w:p w14:paraId="7B7D789C" w14:textId="7EAF1E57" w:rsidR="00C17D46" w:rsidRDefault="00974B0B" w:rsidP="00C17D46">
      <w:pPr>
        <w:rPr>
          <w:rFonts w:cs="Courier New"/>
          <w:szCs w:val="24"/>
        </w:rPr>
      </w:pPr>
      <w:r>
        <w:rPr>
          <w:rFonts w:cs="Courier New"/>
          <w:noProof/>
          <w:szCs w:val="24"/>
        </w:rPr>
        <w:drawing>
          <wp:anchor distT="0" distB="0" distL="114300" distR="114300" simplePos="0" relativeHeight="251680768" behindDoc="0" locked="0" layoutInCell="1" allowOverlap="1" wp14:anchorId="06DC67B9" wp14:editId="45897629">
            <wp:simplePos x="0" y="0"/>
            <wp:positionH relativeFrom="column">
              <wp:posOffset>0</wp:posOffset>
            </wp:positionH>
            <wp:positionV relativeFrom="paragraph">
              <wp:posOffset>925195</wp:posOffset>
            </wp:positionV>
            <wp:extent cx="5852160" cy="3901440"/>
            <wp:effectExtent l="0" t="0" r="0" b="381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auliflower-2383332_192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52160" cy="3901440"/>
                    </a:xfrm>
                    <a:prstGeom prst="rect">
                      <a:avLst/>
                    </a:prstGeom>
                  </pic:spPr>
                </pic:pic>
              </a:graphicData>
            </a:graphic>
          </wp:anchor>
        </w:drawing>
      </w:r>
      <w:r w:rsidR="00C17D46">
        <w:rPr>
          <w:rFonts w:cs="Courier New"/>
          <w:szCs w:val="24"/>
        </w:rPr>
        <w:t>Looking for something simplistic to cook? This cauliflower grilled cheese recipe is sure to please everyone in the family. A healthier twist on the classic grilled cheese dish, this is a low carb treat you’ll want to eat again and again.</w:t>
      </w:r>
    </w:p>
    <w:p w14:paraId="2B95C7D4" w14:textId="5A11F9F5" w:rsidR="00974B0B" w:rsidRDefault="00974B0B" w:rsidP="00C17D46">
      <w:pPr>
        <w:rPr>
          <w:rFonts w:cs="Courier New"/>
          <w:szCs w:val="24"/>
        </w:rPr>
      </w:pPr>
    </w:p>
    <w:p w14:paraId="1788F6DB" w14:textId="77777777" w:rsidR="00C17D46" w:rsidRDefault="00C17D46" w:rsidP="00C17D46">
      <w:pPr>
        <w:rPr>
          <w:rFonts w:cs="Courier New"/>
          <w:szCs w:val="24"/>
        </w:rPr>
      </w:pPr>
      <w:r>
        <w:rPr>
          <w:rFonts w:cs="Courier New"/>
          <w:szCs w:val="24"/>
        </w:rPr>
        <w:t xml:space="preserve">You’ll use cauliflower as the bread which is surprisingly a lot tastier than it might sound. You need relatively few ingredients to create this recipe too. Cauliflower, an egg, parmesan cheese and any other type of cheese you want to use, are the main ingredients you’ll need. </w:t>
      </w:r>
    </w:p>
    <w:p w14:paraId="7C72DE89" w14:textId="77777777" w:rsidR="00C17D46" w:rsidRPr="00FE6293" w:rsidRDefault="00C17D46" w:rsidP="00C17D46">
      <w:pPr>
        <w:rPr>
          <w:rFonts w:cs="Courier New"/>
          <w:szCs w:val="24"/>
        </w:rPr>
      </w:pPr>
      <w:r>
        <w:rPr>
          <w:rFonts w:cs="Courier New"/>
          <w:szCs w:val="24"/>
        </w:rPr>
        <w:t xml:space="preserve">This recipe also takes very little time to create. So, if you’re looking for a healthy home cooked meal you can create quickly, this is a great one to try out. Find the full instructions to create this tasty dish </w:t>
      </w:r>
      <w:hyperlink r:id="rId34" w:history="1">
        <w:r w:rsidRPr="00E11C94">
          <w:rPr>
            <w:rStyle w:val="Hyperlink"/>
            <w:rFonts w:cs="Courier New"/>
            <w:szCs w:val="24"/>
          </w:rPr>
          <w:t>here</w:t>
        </w:r>
      </w:hyperlink>
      <w:r>
        <w:rPr>
          <w:rFonts w:cs="Courier New"/>
          <w:szCs w:val="24"/>
        </w:rPr>
        <w:t>.</w:t>
      </w:r>
    </w:p>
    <w:p w14:paraId="6272C298" w14:textId="77777777" w:rsidR="00974B0B" w:rsidRDefault="00974B0B">
      <w:pPr>
        <w:rPr>
          <w:rFonts w:cs="Courier New"/>
          <w:b/>
          <w:bCs/>
          <w:sz w:val="26"/>
          <w:szCs w:val="26"/>
        </w:rPr>
      </w:pPr>
      <w:r>
        <w:rPr>
          <w:rFonts w:cs="Courier New"/>
          <w:b/>
          <w:bCs/>
          <w:sz w:val="26"/>
          <w:szCs w:val="26"/>
        </w:rPr>
        <w:br w:type="page"/>
      </w:r>
    </w:p>
    <w:p w14:paraId="5DD029B3" w14:textId="4586E101" w:rsidR="00C17D46" w:rsidRDefault="00C17D46" w:rsidP="00C17D46">
      <w:pPr>
        <w:rPr>
          <w:rFonts w:cs="Courier New"/>
          <w:b/>
          <w:bCs/>
          <w:sz w:val="26"/>
          <w:szCs w:val="26"/>
        </w:rPr>
      </w:pPr>
      <w:r>
        <w:rPr>
          <w:rFonts w:cs="Courier New"/>
          <w:b/>
          <w:bCs/>
          <w:sz w:val="26"/>
          <w:szCs w:val="26"/>
        </w:rPr>
        <w:lastRenderedPageBreak/>
        <w:t>Beef pad Thai</w:t>
      </w:r>
    </w:p>
    <w:p w14:paraId="15DCA2A7" w14:textId="01D9AD79" w:rsidR="00C17D46" w:rsidRDefault="00974B0B" w:rsidP="00C17D46">
      <w:pPr>
        <w:rPr>
          <w:rFonts w:cs="Courier New"/>
          <w:szCs w:val="24"/>
        </w:rPr>
      </w:pPr>
      <w:r>
        <w:rPr>
          <w:rFonts w:cs="Courier New"/>
          <w:noProof/>
          <w:szCs w:val="24"/>
        </w:rPr>
        <w:drawing>
          <wp:anchor distT="0" distB="0" distL="114300" distR="114300" simplePos="0" relativeHeight="251681792" behindDoc="0" locked="0" layoutInCell="1" allowOverlap="1" wp14:anchorId="202EAF7B" wp14:editId="738407B0">
            <wp:simplePos x="0" y="0"/>
            <wp:positionH relativeFrom="column">
              <wp:posOffset>0</wp:posOffset>
            </wp:positionH>
            <wp:positionV relativeFrom="paragraph">
              <wp:posOffset>925195</wp:posOffset>
            </wp:positionV>
            <wp:extent cx="5943600" cy="3956050"/>
            <wp:effectExtent l="0" t="0" r="0" b="635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itchen-1142800_19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956050"/>
                    </a:xfrm>
                    <a:prstGeom prst="rect">
                      <a:avLst/>
                    </a:prstGeom>
                  </pic:spPr>
                </pic:pic>
              </a:graphicData>
            </a:graphic>
          </wp:anchor>
        </w:drawing>
      </w:r>
      <w:r w:rsidR="00C17D46" w:rsidRPr="00484113">
        <w:rPr>
          <w:rFonts w:cs="Courier New"/>
          <w:szCs w:val="24"/>
        </w:rPr>
        <w:t>Another Asian inspired dish,</w:t>
      </w:r>
      <w:r w:rsidR="00C17D46">
        <w:rPr>
          <w:rFonts w:cs="Courier New"/>
          <w:szCs w:val="24"/>
        </w:rPr>
        <w:t xml:space="preserve"> beef pad Thai is a popular healthy meal idea. You can bulk it up with plenty of vegetables to make it even healthier. Padding it out with veg also enables you to create much larger portion sizes at very little cost.</w:t>
      </w:r>
    </w:p>
    <w:p w14:paraId="67A03C40" w14:textId="2B915795" w:rsidR="00974B0B" w:rsidRDefault="00974B0B" w:rsidP="00C17D46">
      <w:pPr>
        <w:rPr>
          <w:rFonts w:cs="Courier New"/>
          <w:szCs w:val="24"/>
        </w:rPr>
      </w:pPr>
    </w:p>
    <w:p w14:paraId="4C58A65A" w14:textId="77777777" w:rsidR="00C17D46" w:rsidRDefault="00C17D46" w:rsidP="00C17D46">
      <w:pPr>
        <w:rPr>
          <w:rFonts w:cs="Courier New"/>
          <w:szCs w:val="24"/>
        </w:rPr>
      </w:pPr>
      <w:r>
        <w:rPr>
          <w:rFonts w:cs="Courier New"/>
          <w:szCs w:val="24"/>
        </w:rPr>
        <w:t xml:space="preserve">You’ll want to use whole-wheat brown rice pad Thai noodles for the healthiest dish. Other main ingredients you’ll need include snap peas, ground beef, pad Thai sauce and matchstick carrots. Find the full recipe </w:t>
      </w:r>
      <w:hyperlink r:id="rId36" w:history="1">
        <w:r w:rsidRPr="00484113">
          <w:rPr>
            <w:rStyle w:val="Hyperlink"/>
            <w:rFonts w:cs="Courier New"/>
            <w:szCs w:val="24"/>
          </w:rPr>
          <w:t>here</w:t>
        </w:r>
      </w:hyperlink>
      <w:r>
        <w:rPr>
          <w:rFonts w:cs="Courier New"/>
          <w:szCs w:val="24"/>
        </w:rPr>
        <w:t>.</w:t>
      </w:r>
    </w:p>
    <w:p w14:paraId="7FF2A1AF" w14:textId="77777777" w:rsidR="00C17D46" w:rsidRPr="00484113" w:rsidRDefault="00C17D46" w:rsidP="00C17D46">
      <w:pPr>
        <w:rPr>
          <w:rFonts w:cs="Courier New"/>
          <w:szCs w:val="24"/>
        </w:rPr>
      </w:pPr>
      <w:r>
        <w:rPr>
          <w:rFonts w:cs="Courier New"/>
          <w:szCs w:val="24"/>
        </w:rPr>
        <w:t xml:space="preserve">The above are just a small selection of healthy, quick recipes. There are thousands of recipes for homecooked food online. So, if you’re looking to get started with cooking more meals at home, why not give one of the above recipes a try? Or, if you don’t see anything you fancy, take a look on sites such as Pinterest for inspiration. </w:t>
      </w:r>
    </w:p>
    <w:p w14:paraId="1A31B25C" w14:textId="77777777" w:rsidR="00C17D46" w:rsidRDefault="00C17D46" w:rsidP="00C17D46">
      <w:pPr>
        <w:rPr>
          <w:rFonts w:cs="Courier New"/>
          <w:b/>
          <w:bCs/>
          <w:sz w:val="26"/>
          <w:szCs w:val="26"/>
        </w:rPr>
      </w:pPr>
    </w:p>
    <w:p w14:paraId="0AEA2764" w14:textId="75AB7EB2" w:rsidR="00100B4E" w:rsidRDefault="00100B4E"/>
    <w:sectPr w:rsidR="00100B4E" w:rsidSect="00100B4E">
      <w:footerReference w:type="default" r:id="rId3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EB016A" w14:textId="77777777" w:rsidR="00544490" w:rsidRDefault="00544490" w:rsidP="00100B4E">
      <w:pPr>
        <w:spacing w:after="0" w:line="240" w:lineRule="auto"/>
      </w:pPr>
      <w:r>
        <w:separator/>
      </w:r>
    </w:p>
  </w:endnote>
  <w:endnote w:type="continuationSeparator" w:id="0">
    <w:p w14:paraId="267FAAD8" w14:textId="77777777" w:rsidR="00544490" w:rsidRDefault="00544490"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4BE49" w14:textId="77777777"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sidR="00B06898">
      <w:rPr>
        <w:noProof/>
        <w:color w:val="323E4F" w:themeColor="text2" w:themeShade="BF"/>
        <w:szCs w:val="24"/>
      </w:rPr>
      <w:t>9</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sidR="00B06898">
      <w:rPr>
        <w:noProof/>
        <w:color w:val="323E4F" w:themeColor="text2" w:themeShade="BF"/>
        <w:szCs w:val="24"/>
      </w:rPr>
      <w:t>25</w:t>
    </w:r>
    <w:r>
      <w:rPr>
        <w:color w:val="323E4F" w:themeColor="text2" w:themeShade="BF"/>
        <w:szCs w:val="24"/>
      </w:rPr>
      <w:fldChar w:fldCharType="end"/>
    </w:r>
  </w:p>
  <w:p w14:paraId="65C4B635" w14:textId="77777777" w:rsidR="00100B4E" w:rsidRDefault="00100B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5CBB86" w14:textId="77777777" w:rsidR="00544490" w:rsidRDefault="00544490" w:rsidP="00100B4E">
      <w:pPr>
        <w:spacing w:after="0" w:line="240" w:lineRule="auto"/>
      </w:pPr>
      <w:r>
        <w:separator/>
      </w:r>
    </w:p>
  </w:footnote>
  <w:footnote w:type="continuationSeparator" w:id="0">
    <w:p w14:paraId="37BAD365" w14:textId="77777777" w:rsidR="00544490" w:rsidRDefault="00544490" w:rsidP="00100B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DB0570"/>
    <w:multiLevelType w:val="hybridMultilevel"/>
    <w:tmpl w:val="A39408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0F85954"/>
    <w:multiLevelType w:val="hybridMultilevel"/>
    <w:tmpl w:val="80AE1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26E5351"/>
    <w:multiLevelType w:val="hybridMultilevel"/>
    <w:tmpl w:val="44BE91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CC05A0B"/>
    <w:multiLevelType w:val="hybridMultilevel"/>
    <w:tmpl w:val="2BE65B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D367EF7"/>
    <w:multiLevelType w:val="hybridMultilevel"/>
    <w:tmpl w:val="453A2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661194A"/>
    <w:multiLevelType w:val="hybridMultilevel"/>
    <w:tmpl w:val="D5E44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0DD4008"/>
    <w:multiLevelType w:val="hybridMultilevel"/>
    <w:tmpl w:val="539E3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1"/>
  </w:num>
  <w:num w:numId="4">
    <w:abstractNumId w:val="5"/>
  </w:num>
  <w:num w:numId="5">
    <w:abstractNumId w:val="4"/>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EyNDEzMrIwMjc3sDBV0lEKTi0uzszPAykwrAUAQE4NrywAAAA="/>
  </w:docVars>
  <w:rsids>
    <w:rsidRoot w:val="00011EFA"/>
    <w:rsid w:val="00011EFA"/>
    <w:rsid w:val="00034323"/>
    <w:rsid w:val="00054203"/>
    <w:rsid w:val="000B4C69"/>
    <w:rsid w:val="000E3256"/>
    <w:rsid w:val="00100447"/>
    <w:rsid w:val="00100B4E"/>
    <w:rsid w:val="001C3401"/>
    <w:rsid w:val="001E7F93"/>
    <w:rsid w:val="00263252"/>
    <w:rsid w:val="00263C0B"/>
    <w:rsid w:val="002952F6"/>
    <w:rsid w:val="00295DA7"/>
    <w:rsid w:val="002E7C60"/>
    <w:rsid w:val="0037484A"/>
    <w:rsid w:val="003A249F"/>
    <w:rsid w:val="004124CE"/>
    <w:rsid w:val="004250CA"/>
    <w:rsid w:val="00434681"/>
    <w:rsid w:val="004502BC"/>
    <w:rsid w:val="00504B04"/>
    <w:rsid w:val="00514247"/>
    <w:rsid w:val="005235AA"/>
    <w:rsid w:val="005265FF"/>
    <w:rsid w:val="00544490"/>
    <w:rsid w:val="0058734B"/>
    <w:rsid w:val="00645BAA"/>
    <w:rsid w:val="00660A3B"/>
    <w:rsid w:val="00792CE8"/>
    <w:rsid w:val="007D6CE9"/>
    <w:rsid w:val="008221D0"/>
    <w:rsid w:val="00884708"/>
    <w:rsid w:val="008909D9"/>
    <w:rsid w:val="00936C01"/>
    <w:rsid w:val="00941593"/>
    <w:rsid w:val="00974B0B"/>
    <w:rsid w:val="009D62E2"/>
    <w:rsid w:val="00A33344"/>
    <w:rsid w:val="00AF1527"/>
    <w:rsid w:val="00AF1A8C"/>
    <w:rsid w:val="00B06898"/>
    <w:rsid w:val="00BC2688"/>
    <w:rsid w:val="00C17D46"/>
    <w:rsid w:val="00D63968"/>
    <w:rsid w:val="00DA02F5"/>
    <w:rsid w:val="00DF0331"/>
    <w:rsid w:val="00EC5468"/>
    <w:rsid w:val="00F830F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1D21B"/>
  <w15:chartTrackingRefBased/>
  <w15:docId w15:val="{B35B08B5-B081-4145-918C-44B27AC48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ListParagraph">
    <w:name w:val="List Paragraph"/>
    <w:basedOn w:val="Normal"/>
    <w:uiPriority w:val="34"/>
    <w:qFormat/>
    <w:rsid w:val="00011EFA"/>
    <w:pPr>
      <w:ind w:left="720"/>
      <w:contextualSpacing/>
    </w:pPr>
    <w:rPr>
      <w:rFonts w:asciiTheme="minorHAnsi" w:hAnsiTheme="minorHAnsi"/>
      <w:sz w:val="22"/>
      <w:lang w:val="en-GB"/>
    </w:rPr>
  </w:style>
  <w:style w:type="paragraph" w:styleId="TOC1">
    <w:name w:val="toc 1"/>
    <w:basedOn w:val="Normal"/>
    <w:next w:val="Normal"/>
    <w:autoRedefine/>
    <w:uiPriority w:val="39"/>
    <w:unhideWhenUsed/>
    <w:rsid w:val="00011EFA"/>
    <w:pPr>
      <w:spacing w:after="100"/>
    </w:pPr>
  </w:style>
  <w:style w:type="paragraph" w:styleId="TOC2">
    <w:name w:val="toc 2"/>
    <w:basedOn w:val="Normal"/>
    <w:next w:val="Normal"/>
    <w:autoRedefine/>
    <w:uiPriority w:val="39"/>
    <w:unhideWhenUsed/>
    <w:rsid w:val="00011EFA"/>
    <w:pPr>
      <w:spacing w:after="100"/>
      <w:ind w:left="240"/>
    </w:pPr>
  </w:style>
  <w:style w:type="character" w:styleId="Hyperlink">
    <w:name w:val="Hyperlink"/>
    <w:basedOn w:val="DefaultParagraphFont"/>
    <w:uiPriority w:val="99"/>
    <w:unhideWhenUsed/>
    <w:rsid w:val="00011EF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s://kirbiecravings.com/cauliflower-crusted-grilled-cheese-sandwiches/"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3.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www.eatingwell.com/recipe/254642/classic-sesame-noodles-with-chicken/"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www.eatingwell.com/recipe/269786/easy-pea-spinach-carbonara/" TargetMode="External"/><Relationship Id="rId36" Type="http://schemas.openxmlformats.org/officeDocument/2006/relationships/hyperlink" Target="http://www.eatingwell.com/recipe/267880/beef-pad-thai/"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https://cafedelites.com/easy-honey-garlic-salmon/" TargetMode="External"/><Relationship Id="rId35" Type="http://schemas.openxmlformats.org/officeDocument/2006/relationships/image" Target="media/image2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imee\Documents\April%20Reviews\2019\PLRGROWYOURLISTTopic-NSP\TEMPLATES%20-%20PLEASE%20DELETE%20WHEN%20DONE\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61483-D763-44E2-8E94-225D4D64F1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TEMPLATE.dotx</Template>
  <TotalTime>1302</TotalTime>
  <Pages>25</Pages>
  <Words>2727</Words>
  <Characters>15545</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Aimee Rogers</dc:creator>
  <cp:keywords/>
  <dc:description/>
  <cp:lastModifiedBy>Melody Spier</cp:lastModifiedBy>
  <cp:revision>38</cp:revision>
  <dcterms:created xsi:type="dcterms:W3CDTF">2020-01-07T08:38:00Z</dcterms:created>
  <dcterms:modified xsi:type="dcterms:W3CDTF">2020-01-09T20:22:00Z</dcterms:modified>
</cp:coreProperties>
</file>