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E736D93" w14:textId="2A62696A" w:rsidR="00100B4E" w:rsidRDefault="00E61D85">
      <w:bookmarkStart w:id="0" w:name="_Hlk13289009"/>
      <w:bookmarkEnd w:id="0"/>
      <w:r>
        <w:rPr>
          <w:noProof/>
        </w:rPr>
        <w:drawing>
          <wp:anchor distT="0" distB="0" distL="114300" distR="114300" simplePos="0" relativeHeight="251659264" behindDoc="0" locked="0" layoutInCell="1" allowOverlap="1" wp14:anchorId="1C72CDDE" wp14:editId="2BC8443F">
            <wp:simplePos x="0" y="0"/>
            <wp:positionH relativeFrom="page">
              <wp:posOffset>9525</wp:posOffset>
            </wp:positionH>
            <wp:positionV relativeFrom="paragraph">
              <wp:posOffset>-895350</wp:posOffset>
            </wp:positionV>
            <wp:extent cx="7753350" cy="10020300"/>
            <wp:effectExtent l="0" t="0" r="0" b="0"/>
            <wp:wrapNone/>
            <wp:docPr id="15" name="Picture 15"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ssentialOilsForGreatSkineCover.jpg"/>
                    <pic:cNvPicPr/>
                  </pic:nvPicPr>
                  <pic:blipFill>
                    <a:blip r:embed="rId8">
                      <a:extLst>
                        <a:ext uri="{28A0092B-C50C-407E-A947-70E740481C1C}">
                          <a14:useLocalDpi xmlns:a14="http://schemas.microsoft.com/office/drawing/2010/main" val="0"/>
                        </a:ext>
                      </a:extLst>
                    </a:blip>
                    <a:stretch>
                      <a:fillRect/>
                    </a:stretch>
                  </pic:blipFill>
                  <pic:spPr>
                    <a:xfrm>
                      <a:off x="0" y="0"/>
                      <a:ext cx="7753350" cy="10020300"/>
                    </a:xfrm>
                    <a:prstGeom prst="rect">
                      <a:avLst/>
                    </a:prstGeom>
                  </pic:spPr>
                </pic:pic>
              </a:graphicData>
            </a:graphic>
            <wp14:sizeRelH relativeFrom="margin">
              <wp14:pctWidth>0</wp14:pctWidth>
            </wp14:sizeRelH>
            <wp14:sizeRelV relativeFrom="margin">
              <wp14:pctHeight>0</wp14:pctHeight>
            </wp14:sizeRelV>
          </wp:anchor>
        </w:drawing>
      </w:r>
      <w:r w:rsidR="00100B4E">
        <w:br w:type="page"/>
      </w:r>
    </w:p>
    <w:sdt>
      <w:sdtPr>
        <w:rPr>
          <w:rFonts w:ascii="Courier New" w:eastAsiaTheme="minorHAnsi" w:hAnsi="Courier New" w:cstheme="minorBidi"/>
          <w:color w:val="auto"/>
          <w:sz w:val="24"/>
          <w:szCs w:val="22"/>
        </w:rPr>
        <w:id w:val="-527409963"/>
        <w:docPartObj>
          <w:docPartGallery w:val="Table of Contents"/>
          <w:docPartUnique/>
        </w:docPartObj>
      </w:sdtPr>
      <w:sdtEndPr>
        <w:rPr>
          <w:b/>
          <w:bCs/>
          <w:noProof/>
        </w:rPr>
      </w:sdtEndPr>
      <w:sdtContent>
        <w:p w14:paraId="1D3F74B3" w14:textId="77777777" w:rsidR="00100B4E" w:rsidRDefault="00100B4E">
          <w:pPr>
            <w:pStyle w:val="TOCHeading"/>
          </w:pPr>
          <w:r>
            <w:t>Contents</w:t>
          </w:r>
        </w:p>
        <w:p w14:paraId="3EC40125" w14:textId="5E558F84" w:rsidR="00990773" w:rsidRDefault="002E7C60">
          <w:pPr>
            <w:pStyle w:val="TOC1"/>
            <w:tabs>
              <w:tab w:val="right" w:leader="dot" w:pos="9350"/>
            </w:tabs>
            <w:rPr>
              <w:rFonts w:asciiTheme="minorHAnsi" w:eastAsiaTheme="minorEastAsia" w:hAnsiTheme="minorHAnsi"/>
              <w:noProof/>
              <w:sz w:val="22"/>
            </w:rPr>
          </w:pPr>
          <w:r>
            <w:fldChar w:fldCharType="begin"/>
          </w:r>
          <w:r>
            <w:instrText xml:space="preserve"> TOC \o "1-3" \h \z \u </w:instrText>
          </w:r>
          <w:r>
            <w:fldChar w:fldCharType="separate"/>
          </w:r>
          <w:hyperlink w:anchor="_Toc13291386" w:history="1">
            <w:r w:rsidR="00990773" w:rsidRPr="000E1EEE">
              <w:rPr>
                <w:rStyle w:val="Hyperlink"/>
                <w:noProof/>
              </w:rPr>
              <w:t>How Do Essential Oils Benefit the Skin?</w:t>
            </w:r>
            <w:r w:rsidR="00990773">
              <w:rPr>
                <w:noProof/>
                <w:webHidden/>
              </w:rPr>
              <w:tab/>
            </w:r>
            <w:r w:rsidR="00990773">
              <w:rPr>
                <w:noProof/>
                <w:webHidden/>
              </w:rPr>
              <w:fldChar w:fldCharType="begin"/>
            </w:r>
            <w:r w:rsidR="00990773">
              <w:rPr>
                <w:noProof/>
                <w:webHidden/>
              </w:rPr>
              <w:instrText xml:space="preserve"> PAGEREF _Toc13291386 \h </w:instrText>
            </w:r>
            <w:r w:rsidR="00990773">
              <w:rPr>
                <w:noProof/>
                <w:webHidden/>
              </w:rPr>
            </w:r>
            <w:r w:rsidR="00990773">
              <w:rPr>
                <w:noProof/>
                <w:webHidden/>
              </w:rPr>
              <w:fldChar w:fldCharType="separate"/>
            </w:r>
            <w:r w:rsidR="00990773">
              <w:rPr>
                <w:noProof/>
                <w:webHidden/>
              </w:rPr>
              <w:t>3</w:t>
            </w:r>
            <w:r w:rsidR="00990773">
              <w:rPr>
                <w:noProof/>
                <w:webHidden/>
              </w:rPr>
              <w:fldChar w:fldCharType="end"/>
            </w:r>
          </w:hyperlink>
        </w:p>
        <w:p w14:paraId="006CB014" w14:textId="7C91B7F7" w:rsidR="00990773" w:rsidRDefault="00990773">
          <w:pPr>
            <w:pStyle w:val="TOC1"/>
            <w:tabs>
              <w:tab w:val="right" w:leader="dot" w:pos="9350"/>
            </w:tabs>
            <w:rPr>
              <w:rFonts w:asciiTheme="minorHAnsi" w:eastAsiaTheme="minorEastAsia" w:hAnsiTheme="minorHAnsi"/>
              <w:noProof/>
              <w:sz w:val="22"/>
            </w:rPr>
          </w:pPr>
          <w:hyperlink w:anchor="_Toc13291387" w:history="1">
            <w:r w:rsidRPr="000E1EEE">
              <w:rPr>
                <w:rStyle w:val="Hyperlink"/>
                <w:noProof/>
              </w:rPr>
              <w:t>5 of the Best Essential Oils for the Skin</w:t>
            </w:r>
            <w:r>
              <w:rPr>
                <w:noProof/>
                <w:webHidden/>
              </w:rPr>
              <w:tab/>
            </w:r>
            <w:r>
              <w:rPr>
                <w:noProof/>
                <w:webHidden/>
              </w:rPr>
              <w:fldChar w:fldCharType="begin"/>
            </w:r>
            <w:r>
              <w:rPr>
                <w:noProof/>
                <w:webHidden/>
              </w:rPr>
              <w:instrText xml:space="preserve"> PAGEREF _Toc13291387 \h </w:instrText>
            </w:r>
            <w:r>
              <w:rPr>
                <w:noProof/>
                <w:webHidden/>
              </w:rPr>
            </w:r>
            <w:r>
              <w:rPr>
                <w:noProof/>
                <w:webHidden/>
              </w:rPr>
              <w:fldChar w:fldCharType="separate"/>
            </w:r>
            <w:r>
              <w:rPr>
                <w:noProof/>
                <w:webHidden/>
              </w:rPr>
              <w:t>7</w:t>
            </w:r>
            <w:r>
              <w:rPr>
                <w:noProof/>
                <w:webHidden/>
              </w:rPr>
              <w:fldChar w:fldCharType="end"/>
            </w:r>
          </w:hyperlink>
        </w:p>
        <w:p w14:paraId="64AB9541" w14:textId="0A7BF2D4" w:rsidR="00990773" w:rsidRDefault="00990773">
          <w:pPr>
            <w:pStyle w:val="TOC1"/>
            <w:tabs>
              <w:tab w:val="right" w:leader="dot" w:pos="9350"/>
            </w:tabs>
            <w:rPr>
              <w:rFonts w:asciiTheme="minorHAnsi" w:eastAsiaTheme="minorEastAsia" w:hAnsiTheme="minorHAnsi"/>
              <w:noProof/>
              <w:sz w:val="22"/>
            </w:rPr>
          </w:pPr>
          <w:hyperlink w:anchor="_Toc13291388" w:history="1">
            <w:r w:rsidRPr="000E1EEE">
              <w:rPr>
                <w:rStyle w:val="Hyperlink"/>
                <w:noProof/>
              </w:rPr>
              <w:t>Top Ways to Use Essential Oils to Gain Maximum Skin Benefits</w:t>
            </w:r>
            <w:r>
              <w:rPr>
                <w:noProof/>
                <w:webHidden/>
              </w:rPr>
              <w:tab/>
            </w:r>
            <w:r>
              <w:rPr>
                <w:noProof/>
                <w:webHidden/>
              </w:rPr>
              <w:fldChar w:fldCharType="begin"/>
            </w:r>
            <w:r>
              <w:rPr>
                <w:noProof/>
                <w:webHidden/>
              </w:rPr>
              <w:instrText xml:space="preserve"> PAGEREF _Toc13291388 \h </w:instrText>
            </w:r>
            <w:r>
              <w:rPr>
                <w:noProof/>
                <w:webHidden/>
              </w:rPr>
            </w:r>
            <w:r>
              <w:rPr>
                <w:noProof/>
                <w:webHidden/>
              </w:rPr>
              <w:fldChar w:fldCharType="separate"/>
            </w:r>
            <w:r>
              <w:rPr>
                <w:noProof/>
                <w:webHidden/>
              </w:rPr>
              <w:t>11</w:t>
            </w:r>
            <w:r>
              <w:rPr>
                <w:noProof/>
                <w:webHidden/>
              </w:rPr>
              <w:fldChar w:fldCharType="end"/>
            </w:r>
          </w:hyperlink>
        </w:p>
        <w:p w14:paraId="2589BBFA" w14:textId="26C961D6" w:rsidR="00990773" w:rsidRDefault="00990773">
          <w:pPr>
            <w:pStyle w:val="TOC1"/>
            <w:tabs>
              <w:tab w:val="right" w:leader="dot" w:pos="9350"/>
            </w:tabs>
            <w:rPr>
              <w:rFonts w:asciiTheme="minorHAnsi" w:eastAsiaTheme="minorEastAsia" w:hAnsiTheme="minorHAnsi"/>
              <w:noProof/>
              <w:sz w:val="22"/>
            </w:rPr>
          </w:pPr>
          <w:hyperlink w:anchor="_Toc13291389" w:history="1">
            <w:r w:rsidRPr="000E1EEE">
              <w:rPr>
                <w:rStyle w:val="Hyperlink"/>
                <w:noProof/>
              </w:rPr>
              <w:t>4 Awesome Homemade Skincare Products Using Essential Oils</w:t>
            </w:r>
            <w:r>
              <w:rPr>
                <w:noProof/>
                <w:webHidden/>
              </w:rPr>
              <w:tab/>
            </w:r>
            <w:r>
              <w:rPr>
                <w:noProof/>
                <w:webHidden/>
              </w:rPr>
              <w:fldChar w:fldCharType="begin"/>
            </w:r>
            <w:r>
              <w:rPr>
                <w:noProof/>
                <w:webHidden/>
              </w:rPr>
              <w:instrText xml:space="preserve"> PAGEREF _Toc13291389 \h </w:instrText>
            </w:r>
            <w:r>
              <w:rPr>
                <w:noProof/>
                <w:webHidden/>
              </w:rPr>
            </w:r>
            <w:r>
              <w:rPr>
                <w:noProof/>
                <w:webHidden/>
              </w:rPr>
              <w:fldChar w:fldCharType="separate"/>
            </w:r>
            <w:r>
              <w:rPr>
                <w:noProof/>
                <w:webHidden/>
              </w:rPr>
              <w:t>15</w:t>
            </w:r>
            <w:r>
              <w:rPr>
                <w:noProof/>
                <w:webHidden/>
              </w:rPr>
              <w:fldChar w:fldCharType="end"/>
            </w:r>
          </w:hyperlink>
        </w:p>
        <w:p w14:paraId="2FFD3133" w14:textId="3D8DE837" w:rsidR="00990773" w:rsidRDefault="00990773">
          <w:pPr>
            <w:pStyle w:val="TOC1"/>
            <w:tabs>
              <w:tab w:val="right" w:leader="dot" w:pos="9350"/>
            </w:tabs>
            <w:rPr>
              <w:rFonts w:asciiTheme="minorHAnsi" w:eastAsiaTheme="minorEastAsia" w:hAnsiTheme="minorHAnsi"/>
              <w:noProof/>
              <w:sz w:val="22"/>
            </w:rPr>
          </w:pPr>
          <w:hyperlink w:anchor="_Toc13291390" w:history="1">
            <w:r w:rsidRPr="000E1EEE">
              <w:rPr>
                <w:rStyle w:val="Hyperlink"/>
                <w:noProof/>
              </w:rPr>
              <w:t>Best Tips to Follow When Using Essential Oils on the Skin</w:t>
            </w:r>
            <w:r>
              <w:rPr>
                <w:noProof/>
                <w:webHidden/>
              </w:rPr>
              <w:tab/>
            </w:r>
            <w:r>
              <w:rPr>
                <w:noProof/>
                <w:webHidden/>
              </w:rPr>
              <w:fldChar w:fldCharType="begin"/>
            </w:r>
            <w:r>
              <w:rPr>
                <w:noProof/>
                <w:webHidden/>
              </w:rPr>
              <w:instrText xml:space="preserve"> PAGEREF _Toc13291390 \h </w:instrText>
            </w:r>
            <w:r>
              <w:rPr>
                <w:noProof/>
                <w:webHidden/>
              </w:rPr>
            </w:r>
            <w:r>
              <w:rPr>
                <w:noProof/>
                <w:webHidden/>
              </w:rPr>
              <w:fldChar w:fldCharType="separate"/>
            </w:r>
            <w:r>
              <w:rPr>
                <w:noProof/>
                <w:webHidden/>
              </w:rPr>
              <w:t>19</w:t>
            </w:r>
            <w:r>
              <w:rPr>
                <w:noProof/>
                <w:webHidden/>
              </w:rPr>
              <w:fldChar w:fldCharType="end"/>
            </w:r>
          </w:hyperlink>
        </w:p>
        <w:p w14:paraId="708ECCDE" w14:textId="38D0D68F" w:rsidR="00100B4E" w:rsidRDefault="002E7C60">
          <w:r>
            <w:rPr>
              <w:b/>
              <w:bCs/>
              <w:noProof/>
            </w:rPr>
            <w:fldChar w:fldCharType="end"/>
          </w:r>
        </w:p>
      </w:sdtContent>
    </w:sdt>
    <w:p w14:paraId="31565A42" w14:textId="77777777" w:rsidR="00100B4E" w:rsidRDefault="00100B4E">
      <w:r>
        <w:br w:type="page"/>
      </w:r>
      <w:bookmarkStart w:id="1" w:name="_GoBack"/>
      <w:bookmarkEnd w:id="1"/>
    </w:p>
    <w:p w14:paraId="58D16852" w14:textId="77777777" w:rsidR="00011EFA" w:rsidRPr="00243B52" w:rsidRDefault="00011EFA" w:rsidP="00011EFA">
      <w:pPr>
        <w:pStyle w:val="Heading1"/>
      </w:pPr>
      <w:bookmarkStart w:id="2" w:name="_Toc13291386"/>
      <w:r w:rsidRPr="00243B52">
        <w:lastRenderedPageBreak/>
        <w:t>How Do Essential Oils Benefit the Skin?</w:t>
      </w:r>
      <w:bookmarkEnd w:id="2"/>
    </w:p>
    <w:p w14:paraId="749C0387" w14:textId="77777777" w:rsidR="00011EFA" w:rsidRDefault="00011EFA" w:rsidP="00011EFA">
      <w:pPr>
        <w:rPr>
          <w:rFonts w:cs="Courier New"/>
          <w:szCs w:val="24"/>
        </w:rPr>
      </w:pPr>
    </w:p>
    <w:p w14:paraId="204047E8" w14:textId="77777777" w:rsidR="00011EFA" w:rsidRDefault="00011EFA" w:rsidP="00011EFA">
      <w:pPr>
        <w:rPr>
          <w:rFonts w:cs="Courier New"/>
          <w:szCs w:val="24"/>
        </w:rPr>
      </w:pPr>
      <w:r>
        <w:rPr>
          <w:rFonts w:cs="Courier New"/>
          <w:szCs w:val="24"/>
        </w:rPr>
        <w:t>Essential oils are renowned for their numerous health benefits. While largely used as a relaxation aid, did you know they can also be fab for the skin?</w:t>
      </w:r>
    </w:p>
    <w:p w14:paraId="6AD1B228" w14:textId="77777777" w:rsidR="00EA39AC" w:rsidRDefault="00011EFA" w:rsidP="00011EFA">
      <w:pPr>
        <w:rPr>
          <w:rFonts w:cs="Courier New"/>
          <w:szCs w:val="24"/>
        </w:rPr>
      </w:pPr>
      <w:r>
        <w:rPr>
          <w:rFonts w:cs="Courier New"/>
          <w:szCs w:val="24"/>
        </w:rPr>
        <w:t xml:space="preserve">Specific oils deliver great skin benefits when used correctly. Made from natural chemical plant compounds, the oils contain a lot of therapeutic properties which can help the body to heal. </w:t>
      </w:r>
    </w:p>
    <w:p w14:paraId="5D135E7B" w14:textId="465F0E74" w:rsidR="00011EFA" w:rsidRDefault="00011EFA" w:rsidP="00011EFA">
      <w:pPr>
        <w:rPr>
          <w:rFonts w:cs="Courier New"/>
          <w:szCs w:val="24"/>
        </w:rPr>
      </w:pPr>
      <w:r>
        <w:rPr>
          <w:rFonts w:cs="Courier New"/>
          <w:szCs w:val="24"/>
        </w:rPr>
        <w:t xml:space="preserve">Here, we’ll look at just some of the main ways that essential oils can benefit the skin. </w:t>
      </w:r>
    </w:p>
    <w:p w14:paraId="47BA458B" w14:textId="45419019" w:rsidR="00EA39AC" w:rsidRDefault="00EA39AC" w:rsidP="00011EFA">
      <w:pPr>
        <w:rPr>
          <w:rFonts w:cs="Courier New"/>
          <w:szCs w:val="24"/>
        </w:rPr>
      </w:pPr>
      <w:r>
        <w:rPr>
          <w:rFonts w:cs="Courier New"/>
          <w:noProof/>
          <w:szCs w:val="24"/>
        </w:rPr>
        <w:drawing>
          <wp:inline distT="0" distB="0" distL="0" distR="0" wp14:anchorId="7F41EBD7" wp14:editId="3BC40F29">
            <wp:extent cx="5130799" cy="3848100"/>
            <wp:effectExtent l="0" t="0" r="0" b="0"/>
            <wp:docPr id="1" name="Picture 1" descr="A person taking a self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irl-3141766_1280.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144097" cy="3858073"/>
                    </a:xfrm>
                    <a:prstGeom prst="rect">
                      <a:avLst/>
                    </a:prstGeom>
                  </pic:spPr>
                </pic:pic>
              </a:graphicData>
            </a:graphic>
          </wp:inline>
        </w:drawing>
      </w:r>
    </w:p>
    <w:p w14:paraId="4B1C6E4C" w14:textId="77777777" w:rsidR="00011EFA" w:rsidRPr="00011EFA" w:rsidRDefault="00011EFA" w:rsidP="00011EFA">
      <w:pPr>
        <w:rPr>
          <w:b/>
          <w:bCs/>
          <w:sz w:val="26"/>
          <w:szCs w:val="26"/>
        </w:rPr>
      </w:pPr>
      <w:r w:rsidRPr="00011EFA">
        <w:rPr>
          <w:b/>
          <w:bCs/>
          <w:sz w:val="26"/>
          <w:szCs w:val="26"/>
        </w:rPr>
        <w:t>Helping the skin to heal</w:t>
      </w:r>
    </w:p>
    <w:p w14:paraId="15E7046A" w14:textId="77777777" w:rsidR="00011EFA" w:rsidRDefault="00011EFA" w:rsidP="00011EFA">
      <w:pPr>
        <w:rPr>
          <w:rFonts w:cs="Courier New"/>
          <w:szCs w:val="24"/>
        </w:rPr>
      </w:pPr>
      <w:r>
        <w:rPr>
          <w:rFonts w:cs="Courier New"/>
          <w:szCs w:val="24"/>
        </w:rPr>
        <w:t xml:space="preserve">Many essential oils contain excellent healing properties. They can kick-start cellular growth, which in turn boosts the healing process. So, if you have cuts or even just chemical damage in the skin, essential oils could help to heal it quickly. </w:t>
      </w:r>
    </w:p>
    <w:p w14:paraId="5AA1239C" w14:textId="77777777" w:rsidR="00011EFA" w:rsidRDefault="00011EFA" w:rsidP="00011EFA">
      <w:pPr>
        <w:rPr>
          <w:rFonts w:cs="Courier New"/>
          <w:szCs w:val="24"/>
        </w:rPr>
      </w:pPr>
      <w:r>
        <w:rPr>
          <w:rFonts w:cs="Courier New"/>
          <w:szCs w:val="24"/>
        </w:rPr>
        <w:t>Some oils also help to improve circulation. If the skin isn’t getting adequate circulation, it can lead to a number of skin troubles. So, boosting circulation will help to heal the skin, leaving it looking much healthier.</w:t>
      </w:r>
    </w:p>
    <w:p w14:paraId="72DFEDFD" w14:textId="77777777" w:rsidR="00011EFA" w:rsidRPr="002165CD" w:rsidRDefault="00011EFA" w:rsidP="00011EFA">
      <w:pPr>
        <w:rPr>
          <w:rFonts w:cs="Courier New"/>
          <w:szCs w:val="24"/>
        </w:rPr>
      </w:pPr>
      <w:r>
        <w:rPr>
          <w:rFonts w:cs="Courier New"/>
          <w:szCs w:val="24"/>
        </w:rPr>
        <w:lastRenderedPageBreak/>
        <w:t xml:space="preserve">Another way some essential oils can heal the skin, is through their antiseptic properties. This is especially useful for healing cuts and abrasions. The antiseptic properties help to prevent an infection, while keeping the skin clean. </w:t>
      </w:r>
    </w:p>
    <w:p w14:paraId="13B9E658" w14:textId="77777777" w:rsidR="00011EFA" w:rsidRDefault="00011EFA" w:rsidP="00011EFA">
      <w:pPr>
        <w:rPr>
          <w:rFonts w:cs="Courier New"/>
          <w:b/>
          <w:bCs/>
          <w:sz w:val="26"/>
          <w:szCs w:val="26"/>
        </w:rPr>
      </w:pPr>
      <w:r>
        <w:rPr>
          <w:rFonts w:cs="Courier New"/>
          <w:b/>
          <w:bCs/>
          <w:sz w:val="26"/>
          <w:szCs w:val="26"/>
        </w:rPr>
        <w:t>Aiding in a good night’s sleep</w:t>
      </w:r>
    </w:p>
    <w:p w14:paraId="21347180" w14:textId="6B866272" w:rsidR="00011EFA" w:rsidRDefault="00011EFA" w:rsidP="00011EFA">
      <w:pPr>
        <w:rPr>
          <w:rFonts w:cs="Courier New"/>
          <w:szCs w:val="24"/>
        </w:rPr>
      </w:pPr>
      <w:r>
        <w:rPr>
          <w:rFonts w:cs="Courier New"/>
          <w:szCs w:val="24"/>
        </w:rPr>
        <w:t>Sleep is extremely important for good skin health. Did you know that every hour of sleep you have has specific benefits for the skin?</w:t>
      </w:r>
    </w:p>
    <w:p w14:paraId="1D7BA55B" w14:textId="65D22AA6" w:rsidR="00EA39AC" w:rsidRDefault="00EA39AC" w:rsidP="00011EFA">
      <w:pPr>
        <w:rPr>
          <w:rFonts w:cs="Courier New"/>
          <w:szCs w:val="24"/>
        </w:rPr>
      </w:pPr>
      <w:r>
        <w:rPr>
          <w:rFonts w:cs="Courier New"/>
          <w:noProof/>
          <w:szCs w:val="24"/>
        </w:rPr>
        <w:drawing>
          <wp:inline distT="0" distB="0" distL="0" distR="0" wp14:anchorId="4ABB01B0" wp14:editId="2E73C4D3">
            <wp:extent cx="5838825" cy="3891029"/>
            <wp:effectExtent l="0" t="0" r="0" b="0"/>
            <wp:docPr id="2" name="Picture 2" descr="A person lying on a be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man-2197947_1280.jpg"/>
                    <pic:cNvPicPr/>
                  </pic:nvPicPr>
                  <pic:blipFill>
                    <a:blip r:embed="rId10">
                      <a:extLst>
                        <a:ext uri="{28A0092B-C50C-407E-A947-70E740481C1C}">
                          <a14:useLocalDpi xmlns:a14="http://schemas.microsoft.com/office/drawing/2010/main" val="0"/>
                        </a:ext>
                      </a:extLst>
                    </a:blip>
                    <a:stretch>
                      <a:fillRect/>
                    </a:stretch>
                  </pic:blipFill>
                  <pic:spPr>
                    <a:xfrm>
                      <a:off x="0" y="0"/>
                      <a:ext cx="5855896" cy="3902405"/>
                    </a:xfrm>
                    <a:prstGeom prst="rect">
                      <a:avLst/>
                    </a:prstGeom>
                  </pic:spPr>
                </pic:pic>
              </a:graphicData>
            </a:graphic>
          </wp:inline>
        </w:drawing>
      </w:r>
    </w:p>
    <w:p w14:paraId="73F30F31" w14:textId="77777777" w:rsidR="00011EFA" w:rsidRDefault="00011EFA" w:rsidP="00011EFA">
      <w:pPr>
        <w:rPr>
          <w:rFonts w:cs="Courier New"/>
          <w:szCs w:val="24"/>
        </w:rPr>
      </w:pPr>
      <w:r>
        <w:rPr>
          <w:rFonts w:cs="Courier New"/>
          <w:szCs w:val="24"/>
        </w:rPr>
        <w:t xml:space="preserve">If you’re not getting enough sleep, the body produces cortisol. This stress hormone can trigger inflammation and stress within the body, which has a direct impact on the skin. So, getting a good night’s sleep is paramount to improving your skin’s health. </w:t>
      </w:r>
    </w:p>
    <w:p w14:paraId="4E9AC6E2" w14:textId="77777777" w:rsidR="00011EFA" w:rsidRPr="00151E75" w:rsidRDefault="00011EFA" w:rsidP="00011EFA">
      <w:pPr>
        <w:rPr>
          <w:rFonts w:cs="Courier New"/>
          <w:szCs w:val="24"/>
        </w:rPr>
      </w:pPr>
      <w:r>
        <w:rPr>
          <w:rFonts w:cs="Courier New"/>
          <w:szCs w:val="24"/>
        </w:rPr>
        <w:t xml:space="preserve">Essential oils can help you to get a great night’s sleep. They are commonly used to create a relaxing, soothing atmosphere. By using sleep-inducing essential oils before bed, you’ll get a much better night’s sleep, giving your skin adequate time to repair itself. </w:t>
      </w:r>
    </w:p>
    <w:p w14:paraId="4087F142" w14:textId="77777777" w:rsidR="00EA39AC" w:rsidRDefault="00EA39AC">
      <w:pPr>
        <w:rPr>
          <w:rFonts w:cs="Courier New"/>
          <w:b/>
          <w:bCs/>
          <w:sz w:val="26"/>
          <w:szCs w:val="26"/>
        </w:rPr>
      </w:pPr>
      <w:r>
        <w:rPr>
          <w:rFonts w:cs="Courier New"/>
          <w:b/>
          <w:bCs/>
          <w:sz w:val="26"/>
          <w:szCs w:val="26"/>
        </w:rPr>
        <w:br w:type="page"/>
      </w:r>
    </w:p>
    <w:p w14:paraId="22CC9E26" w14:textId="2A52AB72" w:rsidR="00011EFA" w:rsidRDefault="00011EFA" w:rsidP="00011EFA">
      <w:pPr>
        <w:rPr>
          <w:rFonts w:cs="Courier New"/>
          <w:b/>
          <w:bCs/>
          <w:sz w:val="26"/>
          <w:szCs w:val="26"/>
        </w:rPr>
      </w:pPr>
      <w:r>
        <w:rPr>
          <w:rFonts w:cs="Courier New"/>
          <w:b/>
          <w:bCs/>
          <w:sz w:val="26"/>
          <w:szCs w:val="26"/>
        </w:rPr>
        <w:lastRenderedPageBreak/>
        <w:t>Reducing inflammation</w:t>
      </w:r>
    </w:p>
    <w:p w14:paraId="1EDBEDAD" w14:textId="77777777" w:rsidR="00011EFA" w:rsidRDefault="00011EFA" w:rsidP="00011EFA">
      <w:pPr>
        <w:rPr>
          <w:rFonts w:cs="Courier New"/>
          <w:szCs w:val="24"/>
        </w:rPr>
      </w:pPr>
      <w:r>
        <w:rPr>
          <w:rFonts w:cs="Courier New"/>
          <w:szCs w:val="24"/>
        </w:rPr>
        <w:t xml:space="preserve">Inflammation can cause all kinds of issues for the body. Extreme cases can cause the skin to swell, but generally you’ll experience itchy or painful skin. </w:t>
      </w:r>
    </w:p>
    <w:p w14:paraId="7639BF77" w14:textId="77777777" w:rsidR="00011EFA" w:rsidRPr="00991A12" w:rsidRDefault="00011EFA" w:rsidP="00011EFA">
      <w:pPr>
        <w:rPr>
          <w:rFonts w:cs="Courier New"/>
          <w:szCs w:val="24"/>
        </w:rPr>
      </w:pPr>
      <w:r>
        <w:rPr>
          <w:rFonts w:cs="Courier New"/>
          <w:szCs w:val="24"/>
        </w:rPr>
        <w:t xml:space="preserve">A lot of essential oils contain anti-inflammatory properties. This means they can help to reduce swelling, ease itchiness and reduce pain. </w:t>
      </w:r>
    </w:p>
    <w:p w14:paraId="20732C39" w14:textId="77777777" w:rsidR="00011EFA" w:rsidRDefault="00011EFA" w:rsidP="00011EFA">
      <w:pPr>
        <w:rPr>
          <w:rFonts w:cs="Courier New"/>
          <w:b/>
          <w:bCs/>
          <w:sz w:val="26"/>
          <w:szCs w:val="26"/>
        </w:rPr>
      </w:pPr>
      <w:r>
        <w:rPr>
          <w:rFonts w:cs="Courier New"/>
          <w:b/>
          <w:bCs/>
          <w:sz w:val="26"/>
          <w:szCs w:val="26"/>
        </w:rPr>
        <w:t>Balancing out oil production</w:t>
      </w:r>
    </w:p>
    <w:p w14:paraId="7D744113" w14:textId="77777777" w:rsidR="00011EFA" w:rsidRDefault="00011EFA" w:rsidP="00011EFA">
      <w:pPr>
        <w:rPr>
          <w:rFonts w:cs="Courier New"/>
          <w:szCs w:val="24"/>
        </w:rPr>
      </w:pPr>
      <w:r>
        <w:rPr>
          <w:rFonts w:cs="Courier New"/>
          <w:szCs w:val="24"/>
        </w:rPr>
        <w:t xml:space="preserve">You might think that adding oil to the skin is a bad idea if you already have excess oil production. However, some essential oils are great for balancing out oil production. </w:t>
      </w:r>
    </w:p>
    <w:p w14:paraId="6FF162D8" w14:textId="77777777" w:rsidR="00011EFA" w:rsidRDefault="00011EFA" w:rsidP="00011EFA">
      <w:pPr>
        <w:rPr>
          <w:rFonts w:cs="Courier New"/>
          <w:szCs w:val="24"/>
        </w:rPr>
      </w:pPr>
      <w:r>
        <w:rPr>
          <w:rFonts w:cs="Courier New"/>
          <w:szCs w:val="24"/>
        </w:rPr>
        <w:t>To treat oily skin, you’ll want to choose essential oils which are renowned for their antiseptic properties. These don’t just target the excess oil, they also help to fight off pimples which are a common problem for those suffering with oily skin.</w:t>
      </w:r>
    </w:p>
    <w:p w14:paraId="1A69FCDF" w14:textId="77777777" w:rsidR="00011EFA" w:rsidRDefault="00011EFA" w:rsidP="00011EFA">
      <w:pPr>
        <w:rPr>
          <w:rFonts w:cs="Courier New"/>
          <w:b/>
          <w:bCs/>
          <w:sz w:val="26"/>
          <w:szCs w:val="26"/>
        </w:rPr>
      </w:pPr>
      <w:r>
        <w:rPr>
          <w:rFonts w:cs="Courier New"/>
          <w:b/>
          <w:bCs/>
          <w:sz w:val="26"/>
          <w:szCs w:val="26"/>
        </w:rPr>
        <w:t>Moisturizing the skin</w:t>
      </w:r>
    </w:p>
    <w:p w14:paraId="6F16A8FD" w14:textId="3A3F3756" w:rsidR="00011EFA" w:rsidRDefault="00011EFA" w:rsidP="00011EFA">
      <w:pPr>
        <w:rPr>
          <w:rFonts w:cs="Courier New"/>
          <w:szCs w:val="24"/>
        </w:rPr>
      </w:pPr>
      <w:r>
        <w:rPr>
          <w:rFonts w:cs="Courier New"/>
          <w:szCs w:val="24"/>
        </w:rPr>
        <w:t xml:space="preserve">If you want super-soft skin, essential oils can help. It isn’t just some of the oils themselves that help to soften the skin, it’s the carrier oils used too. </w:t>
      </w:r>
    </w:p>
    <w:p w14:paraId="263AA739" w14:textId="089E84F7" w:rsidR="00EA39AC" w:rsidRDefault="00EA39AC" w:rsidP="00011EFA">
      <w:pPr>
        <w:rPr>
          <w:rFonts w:cs="Courier New"/>
          <w:szCs w:val="24"/>
        </w:rPr>
      </w:pPr>
      <w:r>
        <w:rPr>
          <w:rFonts w:cs="Courier New"/>
          <w:noProof/>
          <w:szCs w:val="24"/>
        </w:rPr>
        <w:drawing>
          <wp:inline distT="0" distB="0" distL="0" distR="0" wp14:anchorId="445FBE63" wp14:editId="70F1089E">
            <wp:extent cx="5334000" cy="3554611"/>
            <wp:effectExtent l="0" t="0" r="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nblock-1461397_1280.jpg"/>
                    <pic:cNvPicPr/>
                  </pic:nvPicPr>
                  <pic:blipFill>
                    <a:blip r:embed="rId11">
                      <a:extLst>
                        <a:ext uri="{28A0092B-C50C-407E-A947-70E740481C1C}">
                          <a14:useLocalDpi xmlns:a14="http://schemas.microsoft.com/office/drawing/2010/main" val="0"/>
                        </a:ext>
                      </a:extLst>
                    </a:blip>
                    <a:stretch>
                      <a:fillRect/>
                    </a:stretch>
                  </pic:blipFill>
                  <pic:spPr>
                    <a:xfrm>
                      <a:off x="0" y="0"/>
                      <a:ext cx="5360812" cy="3572479"/>
                    </a:xfrm>
                    <a:prstGeom prst="rect">
                      <a:avLst/>
                    </a:prstGeom>
                  </pic:spPr>
                </pic:pic>
              </a:graphicData>
            </a:graphic>
          </wp:inline>
        </w:drawing>
      </w:r>
    </w:p>
    <w:p w14:paraId="535DD1AB" w14:textId="77777777" w:rsidR="00011EFA" w:rsidRDefault="00011EFA" w:rsidP="00011EFA">
      <w:pPr>
        <w:rPr>
          <w:rFonts w:cs="Courier New"/>
          <w:szCs w:val="24"/>
        </w:rPr>
      </w:pPr>
      <w:r>
        <w:rPr>
          <w:rFonts w:cs="Courier New"/>
          <w:szCs w:val="24"/>
        </w:rPr>
        <w:lastRenderedPageBreak/>
        <w:t xml:space="preserve">Almond oil is often used as a good carrier oil. It has great emollient properties, helping to add a lot of additional moisture. It is also known to be humectant, which basically means it prevents moisture from escaping.   </w:t>
      </w:r>
    </w:p>
    <w:p w14:paraId="51416C5B" w14:textId="77777777" w:rsidR="00011EFA" w:rsidRDefault="00011EFA" w:rsidP="00011EFA">
      <w:pPr>
        <w:rPr>
          <w:rFonts w:cs="Courier New"/>
          <w:szCs w:val="24"/>
        </w:rPr>
      </w:pPr>
      <w:r>
        <w:rPr>
          <w:rFonts w:cs="Courier New"/>
          <w:szCs w:val="24"/>
        </w:rPr>
        <w:t xml:space="preserve">Similarly, coconut oil is another popular carrier oil. It’s one of the best natural moisturizers you can use. So, when it comes to moisturizing, the right essential oils mixed with the right carrier oils, can provide significant moisture benefits. </w:t>
      </w:r>
    </w:p>
    <w:p w14:paraId="55E6B3BA" w14:textId="77777777" w:rsidR="00011EFA" w:rsidRPr="00514A1F" w:rsidRDefault="00011EFA" w:rsidP="00011EFA">
      <w:pPr>
        <w:rPr>
          <w:rFonts w:cs="Courier New"/>
          <w:szCs w:val="24"/>
        </w:rPr>
      </w:pPr>
      <w:r>
        <w:rPr>
          <w:rFonts w:cs="Courier New"/>
          <w:szCs w:val="24"/>
        </w:rPr>
        <w:t>These are the main ways essential oils can benefit the skin. They have so many amazing benefits when they’re used safely. Although all essential oils have some form of health benefits, not all of them are good for the skin. So, which ones should you be focusing on? Find out the best essential oils to use on the skin in our next blog.</w:t>
      </w:r>
    </w:p>
    <w:p w14:paraId="0E89CA27" w14:textId="77777777" w:rsidR="00011EFA" w:rsidRPr="002F0C28" w:rsidRDefault="00011EFA" w:rsidP="00011EFA"/>
    <w:p w14:paraId="00F8AA86" w14:textId="77777777" w:rsidR="00EA39AC" w:rsidRDefault="00EA39AC">
      <w:pPr>
        <w:rPr>
          <w:rFonts w:eastAsiaTheme="majorEastAsia" w:cstheme="majorBidi"/>
          <w:b/>
          <w:color w:val="000000" w:themeColor="text1"/>
          <w:sz w:val="32"/>
          <w:szCs w:val="32"/>
        </w:rPr>
      </w:pPr>
      <w:r>
        <w:br w:type="page"/>
      </w:r>
    </w:p>
    <w:p w14:paraId="571CFD01" w14:textId="69E4936D" w:rsidR="00011EFA" w:rsidRDefault="00011EFA" w:rsidP="00011EFA">
      <w:pPr>
        <w:pStyle w:val="Heading1"/>
      </w:pPr>
      <w:bookmarkStart w:id="3" w:name="_Toc13291387"/>
      <w:r w:rsidRPr="00101D91">
        <w:lastRenderedPageBreak/>
        <w:t>5 of the Best Essential Oils for the Skin</w:t>
      </w:r>
      <w:bookmarkEnd w:id="3"/>
    </w:p>
    <w:p w14:paraId="0E22EA1B" w14:textId="77777777" w:rsidR="00011EFA" w:rsidRPr="00011EFA" w:rsidRDefault="00011EFA" w:rsidP="00011EFA"/>
    <w:p w14:paraId="6C7BC002" w14:textId="77777777" w:rsidR="00011EFA" w:rsidRDefault="00011EFA" w:rsidP="00011EFA">
      <w:pPr>
        <w:rPr>
          <w:rFonts w:cs="Courier New"/>
          <w:szCs w:val="24"/>
        </w:rPr>
      </w:pPr>
      <w:r w:rsidRPr="00101D91">
        <w:rPr>
          <w:rFonts w:cs="Courier New"/>
          <w:szCs w:val="24"/>
        </w:rPr>
        <w:t>If you want to utilize</w:t>
      </w:r>
      <w:r>
        <w:rPr>
          <w:rFonts w:cs="Courier New"/>
          <w:szCs w:val="24"/>
        </w:rPr>
        <w:t xml:space="preserve"> the benefits of essential oils, you’re going to need to ensure you’re using the right ones. Different oils provide different skin benefits, so it’s important to know which type of oil will best solve your skin troubles. </w:t>
      </w:r>
    </w:p>
    <w:p w14:paraId="62820163" w14:textId="77777777" w:rsidR="00011EFA" w:rsidRDefault="00011EFA" w:rsidP="00011EFA">
      <w:pPr>
        <w:rPr>
          <w:rFonts w:cs="Courier New"/>
          <w:szCs w:val="24"/>
        </w:rPr>
      </w:pPr>
      <w:r>
        <w:rPr>
          <w:rFonts w:cs="Courier New"/>
          <w:szCs w:val="24"/>
        </w:rPr>
        <w:t xml:space="preserve">To help you figure out which oils you need, below you’ll discover 5 of the best essential oils for the skin. No matter what your skin issues are, you’ll find an oil on the list that’s sure to help. </w:t>
      </w:r>
      <w:r w:rsidRPr="00101D91">
        <w:rPr>
          <w:rFonts w:cs="Courier New"/>
          <w:szCs w:val="24"/>
        </w:rPr>
        <w:t xml:space="preserve"> </w:t>
      </w:r>
    </w:p>
    <w:p w14:paraId="307C2C20" w14:textId="77777777" w:rsidR="00011EFA" w:rsidRDefault="00011EFA" w:rsidP="00011EFA">
      <w:pPr>
        <w:rPr>
          <w:rFonts w:cs="Courier New"/>
          <w:b/>
          <w:bCs/>
          <w:sz w:val="26"/>
          <w:szCs w:val="26"/>
        </w:rPr>
      </w:pPr>
      <w:r>
        <w:rPr>
          <w:rFonts w:cs="Courier New"/>
          <w:b/>
          <w:bCs/>
          <w:sz w:val="26"/>
          <w:szCs w:val="26"/>
        </w:rPr>
        <w:t>1. Chamomile</w:t>
      </w:r>
    </w:p>
    <w:p w14:paraId="26B59674" w14:textId="67E77350" w:rsidR="00011EFA" w:rsidRDefault="00011EFA" w:rsidP="00011EFA">
      <w:pPr>
        <w:rPr>
          <w:rFonts w:cs="Courier New"/>
          <w:szCs w:val="24"/>
        </w:rPr>
      </w:pPr>
      <w:r>
        <w:rPr>
          <w:rFonts w:cs="Courier New"/>
          <w:szCs w:val="24"/>
        </w:rPr>
        <w:t>Chamomile essential oil is great for sensitive skin. It’s often used to soothe skin irritation, although its benefits are said to extend even further.</w:t>
      </w:r>
    </w:p>
    <w:p w14:paraId="353FAEC3" w14:textId="5A9723A5" w:rsidR="00EA39AC" w:rsidRDefault="00EA39AC" w:rsidP="00011EFA">
      <w:pPr>
        <w:rPr>
          <w:rFonts w:cs="Courier New"/>
          <w:szCs w:val="24"/>
        </w:rPr>
      </w:pPr>
      <w:r>
        <w:rPr>
          <w:rFonts w:cs="Courier New"/>
          <w:noProof/>
          <w:szCs w:val="24"/>
        </w:rPr>
        <w:drawing>
          <wp:inline distT="0" distB="0" distL="0" distR="0" wp14:anchorId="733F46BB" wp14:editId="7FC12FE4">
            <wp:extent cx="5429250" cy="3618086"/>
            <wp:effectExtent l="0" t="0" r="0" b="1905"/>
            <wp:docPr id="4" name="Picture 4"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hamomile-3442807_1280.jpg"/>
                    <pic:cNvPicPr/>
                  </pic:nvPicPr>
                  <pic:blipFill>
                    <a:blip r:embed="rId12">
                      <a:extLst>
                        <a:ext uri="{28A0092B-C50C-407E-A947-70E740481C1C}">
                          <a14:useLocalDpi xmlns:a14="http://schemas.microsoft.com/office/drawing/2010/main" val="0"/>
                        </a:ext>
                      </a:extLst>
                    </a:blip>
                    <a:stretch>
                      <a:fillRect/>
                    </a:stretch>
                  </pic:blipFill>
                  <pic:spPr>
                    <a:xfrm>
                      <a:off x="0" y="0"/>
                      <a:ext cx="5449796" cy="3631778"/>
                    </a:xfrm>
                    <a:prstGeom prst="rect">
                      <a:avLst/>
                    </a:prstGeom>
                  </pic:spPr>
                </pic:pic>
              </a:graphicData>
            </a:graphic>
          </wp:inline>
        </w:drawing>
      </w:r>
    </w:p>
    <w:p w14:paraId="1F5996EA" w14:textId="77777777" w:rsidR="00011EFA" w:rsidRDefault="00011EFA" w:rsidP="00011EFA">
      <w:pPr>
        <w:rPr>
          <w:rFonts w:cs="Courier New"/>
          <w:szCs w:val="24"/>
        </w:rPr>
      </w:pPr>
      <w:r>
        <w:rPr>
          <w:rFonts w:cs="Courier New"/>
          <w:szCs w:val="24"/>
        </w:rPr>
        <w:t xml:space="preserve">If you suffer with acne or eczema, chamomile can help to reduce redness and inflammation. It is also useful for evening out the skin tone. So, if you tend to have blemished, patchy skin, this essential oil is one of the best you can use to rectify the problems. </w:t>
      </w:r>
    </w:p>
    <w:p w14:paraId="4AFF6061" w14:textId="77777777" w:rsidR="00011EFA" w:rsidRPr="00686C53" w:rsidRDefault="00011EFA" w:rsidP="00011EFA">
      <w:pPr>
        <w:rPr>
          <w:rFonts w:cs="Courier New"/>
          <w:szCs w:val="24"/>
        </w:rPr>
      </w:pPr>
      <w:r>
        <w:rPr>
          <w:rFonts w:cs="Courier New"/>
          <w:szCs w:val="24"/>
        </w:rPr>
        <w:lastRenderedPageBreak/>
        <w:t xml:space="preserve">It is even thought to help with regenerating and repairing the skin. This means it could potentially help to give you a more youthful appearance too.  </w:t>
      </w:r>
    </w:p>
    <w:p w14:paraId="42214D1E" w14:textId="77777777" w:rsidR="00011EFA" w:rsidRDefault="00011EFA" w:rsidP="00011EFA">
      <w:pPr>
        <w:rPr>
          <w:rFonts w:cs="Courier New"/>
          <w:b/>
          <w:bCs/>
          <w:sz w:val="26"/>
          <w:szCs w:val="26"/>
        </w:rPr>
      </w:pPr>
      <w:r>
        <w:rPr>
          <w:rFonts w:cs="Courier New"/>
          <w:b/>
          <w:bCs/>
          <w:sz w:val="26"/>
          <w:szCs w:val="26"/>
        </w:rPr>
        <w:t xml:space="preserve">2. Lavender </w:t>
      </w:r>
    </w:p>
    <w:p w14:paraId="1298569C" w14:textId="038C2B34" w:rsidR="00011EFA" w:rsidRDefault="00011EFA" w:rsidP="00011EFA">
      <w:pPr>
        <w:rPr>
          <w:rFonts w:cs="Courier New"/>
          <w:szCs w:val="24"/>
        </w:rPr>
      </w:pPr>
      <w:r>
        <w:rPr>
          <w:rFonts w:cs="Courier New"/>
          <w:szCs w:val="24"/>
        </w:rPr>
        <w:t>There is no doubt lavender is one of the most popular essential oils used. While it is largely known for its relaxing and sleep-inducing benefits, it can also work wonders for the skin too.</w:t>
      </w:r>
    </w:p>
    <w:p w14:paraId="33620B62" w14:textId="7AAABBEB" w:rsidR="00EA39AC" w:rsidRDefault="00EA39AC" w:rsidP="00011EFA">
      <w:pPr>
        <w:rPr>
          <w:rFonts w:cs="Courier New"/>
          <w:szCs w:val="24"/>
        </w:rPr>
      </w:pPr>
      <w:r>
        <w:rPr>
          <w:rFonts w:cs="Courier New"/>
          <w:noProof/>
          <w:szCs w:val="24"/>
        </w:rPr>
        <w:drawing>
          <wp:inline distT="0" distB="0" distL="0" distR="0" wp14:anchorId="02F80DC7" wp14:editId="5591EFB5">
            <wp:extent cx="5734050" cy="3762970"/>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ath-oil-2510783_1280.jpg"/>
                    <pic:cNvPicPr/>
                  </pic:nvPicPr>
                  <pic:blipFill>
                    <a:blip r:embed="rId13">
                      <a:extLst>
                        <a:ext uri="{28A0092B-C50C-407E-A947-70E740481C1C}">
                          <a14:useLocalDpi xmlns:a14="http://schemas.microsoft.com/office/drawing/2010/main" val="0"/>
                        </a:ext>
                      </a:extLst>
                    </a:blip>
                    <a:stretch>
                      <a:fillRect/>
                    </a:stretch>
                  </pic:blipFill>
                  <pic:spPr>
                    <a:xfrm>
                      <a:off x="0" y="0"/>
                      <a:ext cx="5743955" cy="3769470"/>
                    </a:xfrm>
                    <a:prstGeom prst="rect">
                      <a:avLst/>
                    </a:prstGeom>
                  </pic:spPr>
                </pic:pic>
              </a:graphicData>
            </a:graphic>
          </wp:inline>
        </w:drawing>
      </w:r>
    </w:p>
    <w:p w14:paraId="793F68EC" w14:textId="77777777" w:rsidR="00011EFA" w:rsidRDefault="00011EFA" w:rsidP="00011EFA">
      <w:pPr>
        <w:rPr>
          <w:rFonts w:cs="Courier New"/>
          <w:szCs w:val="24"/>
        </w:rPr>
      </w:pPr>
      <w:r>
        <w:rPr>
          <w:rFonts w:cs="Courier New"/>
          <w:szCs w:val="24"/>
        </w:rPr>
        <w:t xml:space="preserve">Lavender oil is known to moisturize the skin, and it also contains antibacterial properties. This means it can potentially help to fight off acne, as well as clear up any dry, irritable skin conditions. </w:t>
      </w:r>
    </w:p>
    <w:p w14:paraId="10A9262A" w14:textId="77777777" w:rsidR="00011EFA" w:rsidRDefault="00011EFA" w:rsidP="00011EFA">
      <w:pPr>
        <w:rPr>
          <w:rFonts w:cs="Courier New"/>
          <w:szCs w:val="24"/>
        </w:rPr>
      </w:pPr>
      <w:r>
        <w:rPr>
          <w:rFonts w:cs="Courier New"/>
          <w:szCs w:val="24"/>
        </w:rPr>
        <w:t xml:space="preserve">Its anti-inflammatory properties help to soothe and heal the skin. They also help to clear up redness and blotchy patches. The oil can kick-start cell regeneration too, leading to healthier, more youthful skin. </w:t>
      </w:r>
    </w:p>
    <w:p w14:paraId="4429D99F" w14:textId="77777777" w:rsidR="00011EFA" w:rsidRPr="008056C6" w:rsidRDefault="00011EFA" w:rsidP="00011EFA">
      <w:pPr>
        <w:rPr>
          <w:rFonts w:cs="Courier New"/>
          <w:szCs w:val="24"/>
        </w:rPr>
      </w:pPr>
      <w:r>
        <w:rPr>
          <w:rFonts w:cs="Courier New"/>
          <w:szCs w:val="24"/>
        </w:rPr>
        <w:t xml:space="preserve">As an additional benefit, when used before bed you’ll get a great night’s sleep. This in turn has significant skin benefits. </w:t>
      </w:r>
    </w:p>
    <w:p w14:paraId="2461E382" w14:textId="77777777" w:rsidR="00EA39AC" w:rsidRDefault="00EA39AC">
      <w:pPr>
        <w:rPr>
          <w:rFonts w:cs="Courier New"/>
          <w:b/>
          <w:bCs/>
          <w:sz w:val="26"/>
          <w:szCs w:val="26"/>
        </w:rPr>
      </w:pPr>
      <w:r>
        <w:rPr>
          <w:rFonts w:cs="Courier New"/>
          <w:b/>
          <w:bCs/>
          <w:sz w:val="26"/>
          <w:szCs w:val="26"/>
        </w:rPr>
        <w:br w:type="page"/>
      </w:r>
    </w:p>
    <w:p w14:paraId="148E83BA" w14:textId="5AA5C420" w:rsidR="00011EFA" w:rsidRDefault="00011EFA" w:rsidP="00011EFA">
      <w:pPr>
        <w:rPr>
          <w:rFonts w:cs="Courier New"/>
          <w:b/>
          <w:bCs/>
          <w:sz w:val="26"/>
          <w:szCs w:val="26"/>
        </w:rPr>
      </w:pPr>
      <w:r>
        <w:rPr>
          <w:rFonts w:cs="Courier New"/>
          <w:b/>
          <w:bCs/>
          <w:sz w:val="26"/>
          <w:szCs w:val="26"/>
        </w:rPr>
        <w:lastRenderedPageBreak/>
        <w:t>3. Lemongrass</w:t>
      </w:r>
    </w:p>
    <w:p w14:paraId="3A603DAE" w14:textId="77777777" w:rsidR="00011EFA" w:rsidRDefault="00011EFA" w:rsidP="00011EFA">
      <w:pPr>
        <w:rPr>
          <w:rFonts w:cs="Courier New"/>
          <w:szCs w:val="24"/>
        </w:rPr>
      </w:pPr>
      <w:r>
        <w:rPr>
          <w:rFonts w:cs="Courier New"/>
          <w:szCs w:val="24"/>
        </w:rPr>
        <w:t xml:space="preserve">Lemongrass essential oil is antimicrobial. This means, it’s an excellent cleanser for the skin. It is also great for brightening up dull skin, as well as healing skin inflammation and evening out the skin tone. </w:t>
      </w:r>
    </w:p>
    <w:p w14:paraId="192AFE27" w14:textId="77777777" w:rsidR="00011EFA" w:rsidRDefault="00011EFA" w:rsidP="00011EFA">
      <w:pPr>
        <w:rPr>
          <w:rFonts w:cs="Courier New"/>
          <w:szCs w:val="24"/>
        </w:rPr>
      </w:pPr>
      <w:r>
        <w:rPr>
          <w:rFonts w:cs="Courier New"/>
          <w:szCs w:val="24"/>
        </w:rPr>
        <w:t xml:space="preserve">The oil contains Vitamins A and C, which are essential for healthy skin. It is also known to have a cooling effect, which makes it great for treating burning of the skin. As an additional benefit, lemongrass is also known to repel insects. So, if you want glowing skin while keeping bugs away, this is a great oil to use.  </w:t>
      </w:r>
    </w:p>
    <w:p w14:paraId="2164CBA7" w14:textId="77777777" w:rsidR="00011EFA" w:rsidRPr="00DA6ABB" w:rsidRDefault="00011EFA" w:rsidP="00011EFA">
      <w:pPr>
        <w:rPr>
          <w:rFonts w:cs="Courier New"/>
          <w:szCs w:val="24"/>
        </w:rPr>
      </w:pPr>
      <w:r>
        <w:rPr>
          <w:rFonts w:cs="Courier New"/>
          <w:szCs w:val="24"/>
        </w:rPr>
        <w:t xml:space="preserve">The only thing to be aware of with this oil, is that it isn’t ideal for those with sensitive skin. </w:t>
      </w:r>
    </w:p>
    <w:p w14:paraId="32E582F6" w14:textId="77777777" w:rsidR="00011EFA" w:rsidRDefault="00011EFA" w:rsidP="00011EFA">
      <w:pPr>
        <w:rPr>
          <w:rFonts w:cs="Courier New"/>
          <w:b/>
          <w:bCs/>
          <w:sz w:val="26"/>
          <w:szCs w:val="26"/>
        </w:rPr>
      </w:pPr>
      <w:r>
        <w:rPr>
          <w:rFonts w:cs="Courier New"/>
          <w:b/>
          <w:bCs/>
          <w:sz w:val="26"/>
          <w:szCs w:val="26"/>
        </w:rPr>
        <w:t>4. Frankincense</w:t>
      </w:r>
    </w:p>
    <w:p w14:paraId="29DDE12C" w14:textId="77777777" w:rsidR="00011EFA" w:rsidRDefault="00011EFA" w:rsidP="00011EFA">
      <w:pPr>
        <w:rPr>
          <w:rFonts w:cs="Courier New"/>
          <w:szCs w:val="24"/>
        </w:rPr>
      </w:pPr>
      <w:r>
        <w:rPr>
          <w:rFonts w:cs="Courier New"/>
          <w:szCs w:val="24"/>
        </w:rPr>
        <w:t xml:space="preserve">Like other oils on the list, Frankincense oil has excellent healing properties. It is thought that the steroid-like structure of the oil is what helps to soothe the skin. As well as its soothing and healing properties, it can also be used to improve skin tone and elasticity. </w:t>
      </w:r>
    </w:p>
    <w:p w14:paraId="40142B9A" w14:textId="77777777" w:rsidR="00011EFA" w:rsidRPr="00164834" w:rsidRDefault="00011EFA" w:rsidP="00011EFA">
      <w:pPr>
        <w:rPr>
          <w:rFonts w:cs="Courier New"/>
          <w:szCs w:val="24"/>
        </w:rPr>
      </w:pPr>
      <w:r>
        <w:rPr>
          <w:rFonts w:cs="Courier New"/>
          <w:szCs w:val="24"/>
        </w:rPr>
        <w:t xml:space="preserve">So, in terms of anti-aging, Frankincense oil is one of the best essential oils you can use.  </w:t>
      </w:r>
    </w:p>
    <w:p w14:paraId="60D98BE2" w14:textId="77777777" w:rsidR="00011EFA" w:rsidRDefault="00011EFA" w:rsidP="00011EFA">
      <w:pPr>
        <w:rPr>
          <w:rFonts w:cs="Courier New"/>
          <w:b/>
          <w:bCs/>
          <w:sz w:val="26"/>
          <w:szCs w:val="26"/>
        </w:rPr>
      </w:pPr>
      <w:r>
        <w:rPr>
          <w:rFonts w:cs="Courier New"/>
          <w:b/>
          <w:bCs/>
          <w:sz w:val="26"/>
          <w:szCs w:val="26"/>
        </w:rPr>
        <w:t xml:space="preserve">5. Rosehip </w:t>
      </w:r>
    </w:p>
    <w:p w14:paraId="53147160" w14:textId="3A1F4916" w:rsidR="00EA39AC" w:rsidRDefault="00011EFA" w:rsidP="00011EFA">
      <w:pPr>
        <w:rPr>
          <w:rFonts w:cs="Courier New"/>
          <w:szCs w:val="24"/>
        </w:rPr>
      </w:pPr>
      <w:r>
        <w:rPr>
          <w:rFonts w:cs="Courier New"/>
          <w:szCs w:val="24"/>
        </w:rPr>
        <w:t xml:space="preserve">When it comes to skin benefits, rosehip essential oil is definitely one of the best. It’s even used by royals to improve their skin naturally. It is packed full of antioxidants, essential fatty acids and vitamins. </w:t>
      </w:r>
    </w:p>
    <w:p w14:paraId="493E8501" w14:textId="77777777" w:rsidR="00011EFA" w:rsidRDefault="00011EFA" w:rsidP="00011EFA">
      <w:pPr>
        <w:rPr>
          <w:rFonts w:cs="Courier New"/>
          <w:szCs w:val="24"/>
        </w:rPr>
      </w:pPr>
      <w:r>
        <w:rPr>
          <w:rFonts w:cs="Courier New"/>
          <w:szCs w:val="24"/>
        </w:rPr>
        <w:t xml:space="preserve">It is an especially good moisturizer, helping to give the skin a beautiful glow. It is also thought to treat the signs of aging, brighten up the skin and even provide skin firming benefits. </w:t>
      </w:r>
    </w:p>
    <w:p w14:paraId="04EFA23B" w14:textId="77777777" w:rsidR="00EA39AC" w:rsidRDefault="00EA39AC" w:rsidP="00011EFA">
      <w:pPr>
        <w:rPr>
          <w:rFonts w:cs="Courier New"/>
          <w:szCs w:val="24"/>
        </w:rPr>
      </w:pPr>
      <w:r>
        <w:rPr>
          <w:rFonts w:cs="Courier New"/>
          <w:noProof/>
          <w:szCs w:val="24"/>
        </w:rPr>
        <w:lastRenderedPageBreak/>
        <w:drawing>
          <wp:inline distT="0" distB="0" distL="0" distR="0" wp14:anchorId="742A7324" wp14:editId="76587221">
            <wp:extent cx="5943600" cy="3975100"/>
            <wp:effectExtent l="0" t="0" r="0" b="6350"/>
            <wp:docPr id="6" name="Picture 6" descr="A piece of fr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osehips-285436_1280.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3975100"/>
                    </a:xfrm>
                    <a:prstGeom prst="rect">
                      <a:avLst/>
                    </a:prstGeom>
                  </pic:spPr>
                </pic:pic>
              </a:graphicData>
            </a:graphic>
          </wp:inline>
        </w:drawing>
      </w:r>
    </w:p>
    <w:p w14:paraId="7E814117" w14:textId="5D439673" w:rsidR="00011EFA" w:rsidRPr="003C5D7A" w:rsidRDefault="00011EFA" w:rsidP="00011EFA">
      <w:pPr>
        <w:rPr>
          <w:rFonts w:cs="Courier New"/>
          <w:szCs w:val="24"/>
        </w:rPr>
      </w:pPr>
      <w:r>
        <w:rPr>
          <w:rFonts w:cs="Courier New"/>
          <w:szCs w:val="24"/>
        </w:rPr>
        <w:t xml:space="preserve">Each of the oils above can really help to improve the skin. However, before using them, it’s worth doing a little research to ensure they suit your skin type. You’ll also need to ensure you know how to use them safely. Although they can have significant skin benefits, if used incorrectly they can cause irritation and further skin troubles. </w:t>
      </w:r>
    </w:p>
    <w:p w14:paraId="3FAB055E" w14:textId="77777777" w:rsidR="00011EFA" w:rsidRDefault="00011EFA" w:rsidP="00011EFA">
      <w:pPr>
        <w:rPr>
          <w:rFonts w:cs="Courier New"/>
          <w:b/>
          <w:bCs/>
          <w:sz w:val="26"/>
          <w:szCs w:val="26"/>
        </w:rPr>
      </w:pPr>
    </w:p>
    <w:p w14:paraId="1EF9C449" w14:textId="77777777" w:rsidR="00011EFA" w:rsidRDefault="00011EFA" w:rsidP="00011EFA">
      <w:pPr>
        <w:rPr>
          <w:rFonts w:cs="Courier New"/>
          <w:b/>
          <w:bCs/>
          <w:sz w:val="26"/>
          <w:szCs w:val="26"/>
        </w:rPr>
      </w:pPr>
    </w:p>
    <w:p w14:paraId="6EEBF5E4" w14:textId="77777777" w:rsidR="00011EFA" w:rsidRPr="00F01AB3" w:rsidRDefault="00011EFA" w:rsidP="00011EFA"/>
    <w:p w14:paraId="4E6FC29B" w14:textId="77777777" w:rsidR="00EA39AC" w:rsidRDefault="00EA39AC">
      <w:pPr>
        <w:rPr>
          <w:rFonts w:eastAsiaTheme="majorEastAsia" w:cstheme="majorBidi"/>
          <w:b/>
          <w:color w:val="000000" w:themeColor="text1"/>
          <w:sz w:val="32"/>
          <w:szCs w:val="32"/>
        </w:rPr>
      </w:pPr>
      <w:r>
        <w:br w:type="page"/>
      </w:r>
    </w:p>
    <w:p w14:paraId="6D450FB5" w14:textId="782F6CD9" w:rsidR="00011EFA" w:rsidRDefault="00011EFA" w:rsidP="00011EFA">
      <w:pPr>
        <w:pStyle w:val="Heading1"/>
      </w:pPr>
      <w:bookmarkStart w:id="4" w:name="_Toc13291388"/>
      <w:r w:rsidRPr="00306AB6">
        <w:lastRenderedPageBreak/>
        <w:t>Top Ways to Use Essential Oils to Gain Maximum Skin Benefits</w:t>
      </w:r>
      <w:bookmarkEnd w:id="4"/>
    </w:p>
    <w:p w14:paraId="0D78718B" w14:textId="77777777" w:rsidR="00011EFA" w:rsidRPr="00011EFA" w:rsidRDefault="00011EFA" w:rsidP="00011EFA"/>
    <w:p w14:paraId="60A88C6E" w14:textId="3089A53A" w:rsidR="00011EFA" w:rsidRDefault="00011EFA" w:rsidP="00011EFA">
      <w:pPr>
        <w:rPr>
          <w:rFonts w:cs="Courier New"/>
          <w:szCs w:val="24"/>
        </w:rPr>
      </w:pPr>
      <w:r>
        <w:rPr>
          <w:rFonts w:cs="Courier New"/>
          <w:szCs w:val="24"/>
        </w:rPr>
        <w:t>As beneficial as essential oils can be for the skin, they can be potentially harmful if used incorrectly. It’s therefore important to know how to use essential oils for the skin safely if you want to experience the benefits.</w:t>
      </w:r>
    </w:p>
    <w:p w14:paraId="2B9471A5" w14:textId="290D30CC" w:rsidR="00EA39AC" w:rsidRDefault="00EA39AC" w:rsidP="00011EFA">
      <w:pPr>
        <w:rPr>
          <w:rFonts w:cs="Courier New"/>
          <w:szCs w:val="24"/>
        </w:rPr>
      </w:pPr>
      <w:r>
        <w:rPr>
          <w:rFonts w:cs="Courier New"/>
          <w:noProof/>
          <w:szCs w:val="24"/>
        </w:rPr>
        <w:drawing>
          <wp:inline distT="0" distB="0" distL="0" distR="0" wp14:anchorId="7A15C35E" wp14:editId="19D679A7">
            <wp:extent cx="5645888" cy="3749223"/>
            <wp:effectExtent l="0" t="0" r="0" b="3810"/>
            <wp:docPr id="7" name="Picture 7" descr="A close up of a mans 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essential-oils-2918183_1280.jpg"/>
                    <pic:cNvPicPr/>
                  </pic:nvPicPr>
                  <pic:blipFill>
                    <a:blip r:embed="rId15">
                      <a:extLst>
                        <a:ext uri="{28A0092B-C50C-407E-A947-70E740481C1C}">
                          <a14:useLocalDpi xmlns:a14="http://schemas.microsoft.com/office/drawing/2010/main" val="0"/>
                        </a:ext>
                      </a:extLst>
                    </a:blip>
                    <a:stretch>
                      <a:fillRect/>
                    </a:stretch>
                  </pic:blipFill>
                  <pic:spPr>
                    <a:xfrm>
                      <a:off x="0" y="0"/>
                      <a:ext cx="5657636" cy="3757024"/>
                    </a:xfrm>
                    <a:prstGeom prst="rect">
                      <a:avLst/>
                    </a:prstGeom>
                  </pic:spPr>
                </pic:pic>
              </a:graphicData>
            </a:graphic>
          </wp:inline>
        </w:drawing>
      </w:r>
    </w:p>
    <w:p w14:paraId="3D2034DF" w14:textId="77777777" w:rsidR="00011EFA" w:rsidRDefault="00011EFA" w:rsidP="00011EFA">
      <w:pPr>
        <w:rPr>
          <w:rFonts w:cs="Courier New"/>
          <w:szCs w:val="24"/>
        </w:rPr>
      </w:pPr>
      <w:r>
        <w:rPr>
          <w:rFonts w:cs="Courier New"/>
          <w:szCs w:val="24"/>
        </w:rPr>
        <w:t xml:space="preserve">Here, you’ll discover the top ways to use essential oils to gain maximum skin benefits. </w:t>
      </w:r>
    </w:p>
    <w:p w14:paraId="179931D8" w14:textId="77777777" w:rsidR="00011EFA" w:rsidRDefault="00011EFA" w:rsidP="00011EFA">
      <w:pPr>
        <w:rPr>
          <w:rFonts w:cs="Courier New"/>
          <w:b/>
          <w:bCs/>
          <w:sz w:val="26"/>
          <w:szCs w:val="26"/>
        </w:rPr>
      </w:pPr>
      <w:r>
        <w:rPr>
          <w:rFonts w:cs="Courier New"/>
          <w:b/>
          <w:bCs/>
          <w:sz w:val="26"/>
          <w:szCs w:val="26"/>
        </w:rPr>
        <w:t>Preparing the oils for use</w:t>
      </w:r>
    </w:p>
    <w:p w14:paraId="6B19F559" w14:textId="77777777" w:rsidR="00011EFA" w:rsidRDefault="00011EFA" w:rsidP="00011EFA">
      <w:pPr>
        <w:rPr>
          <w:rFonts w:cs="Courier New"/>
          <w:szCs w:val="24"/>
        </w:rPr>
      </w:pPr>
      <w:r>
        <w:rPr>
          <w:rFonts w:cs="Courier New"/>
          <w:szCs w:val="24"/>
        </w:rPr>
        <w:t xml:space="preserve">Before you use essential oils on the skin, it’s really important to dilute them down. They should never be applied directly onto the skin without first being diluted. </w:t>
      </w:r>
    </w:p>
    <w:p w14:paraId="5DE634EA" w14:textId="77777777" w:rsidR="00011EFA" w:rsidRDefault="00011EFA" w:rsidP="00011EFA">
      <w:pPr>
        <w:rPr>
          <w:rFonts w:cs="Courier New"/>
          <w:szCs w:val="24"/>
        </w:rPr>
      </w:pPr>
      <w:r>
        <w:rPr>
          <w:rFonts w:cs="Courier New"/>
          <w:szCs w:val="24"/>
        </w:rPr>
        <w:t xml:space="preserve">Not only can it irritate the skin, but it can also prove to be dangerous to your health if you apply them directly without diluting them down. You’ll need a suitable carrier oil such as almond or coconut oil to dilute them. Each oil has its own recommended carrier oil it should be diluted with. So, always make sure you research this before using them. </w:t>
      </w:r>
    </w:p>
    <w:p w14:paraId="6388F043" w14:textId="77777777" w:rsidR="00011EFA" w:rsidRDefault="00011EFA" w:rsidP="00011EFA">
      <w:pPr>
        <w:rPr>
          <w:rFonts w:cs="Courier New"/>
          <w:szCs w:val="24"/>
        </w:rPr>
      </w:pPr>
      <w:r>
        <w:rPr>
          <w:rFonts w:cs="Courier New"/>
          <w:szCs w:val="24"/>
        </w:rPr>
        <w:lastRenderedPageBreak/>
        <w:t xml:space="preserve">There are also a few safety precautions you’ll want to follow. Carrying out a patch test is highly recommended. This involves placing a little of the diluted oil onto the skin and then leaving it for 24 hours to see whether a reaction occurs. If nothing happens, the oil is safe to use. </w:t>
      </w:r>
    </w:p>
    <w:p w14:paraId="177632D4" w14:textId="77777777" w:rsidR="00011EFA" w:rsidRPr="008E7990" w:rsidRDefault="00011EFA" w:rsidP="00011EFA">
      <w:pPr>
        <w:rPr>
          <w:rFonts w:cs="Courier New"/>
          <w:szCs w:val="24"/>
        </w:rPr>
      </w:pPr>
      <w:r>
        <w:rPr>
          <w:rFonts w:cs="Courier New"/>
          <w:szCs w:val="24"/>
        </w:rPr>
        <w:t>If you’re using citrus based essential oils in your skincare routine, you’ll also need to avoid direct sunlight. If you don’t, you could end up with a pretty nasty rash!</w:t>
      </w:r>
    </w:p>
    <w:p w14:paraId="2C88A57D" w14:textId="77777777" w:rsidR="00011EFA" w:rsidRDefault="00011EFA" w:rsidP="00011EFA">
      <w:pPr>
        <w:rPr>
          <w:rFonts w:cs="Courier New"/>
          <w:b/>
          <w:bCs/>
          <w:sz w:val="26"/>
          <w:szCs w:val="26"/>
        </w:rPr>
      </w:pPr>
      <w:r>
        <w:rPr>
          <w:rFonts w:cs="Courier New"/>
          <w:b/>
          <w:bCs/>
          <w:sz w:val="26"/>
          <w:szCs w:val="26"/>
        </w:rPr>
        <w:t>Apply the directly</w:t>
      </w:r>
    </w:p>
    <w:p w14:paraId="11418847" w14:textId="18603A64" w:rsidR="00011EFA" w:rsidRDefault="00011EFA" w:rsidP="00011EFA">
      <w:pPr>
        <w:rPr>
          <w:rFonts w:cs="Courier New"/>
          <w:szCs w:val="24"/>
        </w:rPr>
      </w:pPr>
      <w:r>
        <w:rPr>
          <w:rFonts w:cs="Courier New"/>
          <w:szCs w:val="24"/>
        </w:rPr>
        <w:t xml:space="preserve">When you’re ready to start using the oils, the easiest method is to apply them directly onto the skin. Again, the oils will need to be diluted before applying them directly onto the skin. This really can’t be stressed enough. </w:t>
      </w:r>
    </w:p>
    <w:p w14:paraId="3EACDCC7" w14:textId="4844B641" w:rsidR="002972DB" w:rsidRDefault="002972DB" w:rsidP="00011EFA">
      <w:pPr>
        <w:rPr>
          <w:rFonts w:cs="Courier New"/>
          <w:szCs w:val="24"/>
        </w:rPr>
      </w:pPr>
      <w:r>
        <w:rPr>
          <w:rFonts w:cs="Courier New"/>
          <w:noProof/>
          <w:szCs w:val="24"/>
        </w:rPr>
        <w:drawing>
          <wp:inline distT="0" distB="0" distL="0" distR="0" wp14:anchorId="0F10BD9F" wp14:editId="7A937B9C">
            <wp:extent cx="5613991" cy="3741199"/>
            <wp:effectExtent l="0" t="0" r="635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ssential-1898944_1280.jpg"/>
                    <pic:cNvPicPr/>
                  </pic:nvPicPr>
                  <pic:blipFill>
                    <a:blip r:embed="rId16">
                      <a:extLst>
                        <a:ext uri="{28A0092B-C50C-407E-A947-70E740481C1C}">
                          <a14:useLocalDpi xmlns:a14="http://schemas.microsoft.com/office/drawing/2010/main" val="0"/>
                        </a:ext>
                      </a:extLst>
                    </a:blip>
                    <a:stretch>
                      <a:fillRect/>
                    </a:stretch>
                  </pic:blipFill>
                  <pic:spPr>
                    <a:xfrm>
                      <a:off x="0" y="0"/>
                      <a:ext cx="5621304" cy="3746073"/>
                    </a:xfrm>
                    <a:prstGeom prst="rect">
                      <a:avLst/>
                    </a:prstGeom>
                  </pic:spPr>
                </pic:pic>
              </a:graphicData>
            </a:graphic>
          </wp:inline>
        </w:drawing>
      </w:r>
    </w:p>
    <w:p w14:paraId="1A15B36F" w14:textId="77777777" w:rsidR="00011EFA" w:rsidRDefault="00011EFA" w:rsidP="00011EFA">
      <w:pPr>
        <w:rPr>
          <w:rFonts w:cs="Courier New"/>
          <w:szCs w:val="24"/>
        </w:rPr>
      </w:pPr>
      <w:r>
        <w:rPr>
          <w:rFonts w:cs="Courier New"/>
          <w:szCs w:val="24"/>
        </w:rPr>
        <w:t>If you’re using the oils on your face, be sure to avoid rubbing them in near the mouth, nose and eyes. It’s also a good tip to wash the face first as this will open up the pores, allowing the oil to be better absorbed.</w:t>
      </w:r>
    </w:p>
    <w:p w14:paraId="4D91602C" w14:textId="77777777" w:rsidR="00011EFA" w:rsidRPr="000457BC" w:rsidRDefault="00011EFA" w:rsidP="00011EFA">
      <w:pPr>
        <w:rPr>
          <w:rFonts w:cs="Courier New"/>
          <w:szCs w:val="24"/>
        </w:rPr>
      </w:pPr>
      <w:r>
        <w:rPr>
          <w:rFonts w:cs="Courier New"/>
          <w:szCs w:val="24"/>
        </w:rPr>
        <w:t xml:space="preserve">You could also have the oil massaged into the skin. Lavender oil is great for this purpose as it will leave you feeling super-relaxed too.  </w:t>
      </w:r>
    </w:p>
    <w:p w14:paraId="5D235053" w14:textId="77777777" w:rsidR="00011EFA" w:rsidRDefault="00011EFA" w:rsidP="00011EFA">
      <w:pPr>
        <w:rPr>
          <w:rFonts w:cs="Courier New"/>
          <w:b/>
          <w:bCs/>
          <w:sz w:val="26"/>
          <w:szCs w:val="26"/>
        </w:rPr>
      </w:pPr>
      <w:r>
        <w:rPr>
          <w:rFonts w:cs="Courier New"/>
          <w:b/>
          <w:bCs/>
          <w:sz w:val="26"/>
          <w:szCs w:val="26"/>
        </w:rPr>
        <w:lastRenderedPageBreak/>
        <w:t>Add them to bath water</w:t>
      </w:r>
    </w:p>
    <w:p w14:paraId="2ECD5FE9" w14:textId="77777777" w:rsidR="00011EFA" w:rsidRDefault="00011EFA" w:rsidP="00011EFA">
      <w:pPr>
        <w:rPr>
          <w:rFonts w:cs="Courier New"/>
          <w:szCs w:val="24"/>
        </w:rPr>
      </w:pPr>
      <w:r>
        <w:rPr>
          <w:rFonts w:cs="Courier New"/>
          <w:szCs w:val="24"/>
        </w:rPr>
        <w:t>Another great way to use essential oils for the skin, is to add them to your bath water. With this method, you don’t really need to dilute them as they will dilute down in the bath water.</w:t>
      </w:r>
    </w:p>
    <w:p w14:paraId="17E54CBB" w14:textId="77777777" w:rsidR="00011EFA" w:rsidRPr="000343AC" w:rsidRDefault="00011EFA" w:rsidP="00011EFA">
      <w:pPr>
        <w:rPr>
          <w:rFonts w:cs="Courier New"/>
          <w:szCs w:val="24"/>
        </w:rPr>
      </w:pPr>
      <w:r>
        <w:rPr>
          <w:rFonts w:cs="Courier New"/>
          <w:szCs w:val="24"/>
        </w:rPr>
        <w:t xml:space="preserve">Enjoying a nice long soak in essential oil bath water is both relaxing and great for the skin. </w:t>
      </w:r>
    </w:p>
    <w:p w14:paraId="52BD68AA" w14:textId="77777777" w:rsidR="00011EFA" w:rsidRDefault="00011EFA" w:rsidP="00011EFA">
      <w:pPr>
        <w:rPr>
          <w:rFonts w:cs="Courier New"/>
          <w:b/>
          <w:bCs/>
          <w:sz w:val="26"/>
          <w:szCs w:val="26"/>
        </w:rPr>
      </w:pPr>
      <w:r>
        <w:rPr>
          <w:rFonts w:cs="Courier New"/>
          <w:b/>
          <w:bCs/>
          <w:sz w:val="26"/>
          <w:szCs w:val="26"/>
        </w:rPr>
        <w:t>Create your own natural products</w:t>
      </w:r>
    </w:p>
    <w:p w14:paraId="47652D94" w14:textId="06F9FD72" w:rsidR="00011EFA" w:rsidRDefault="00011EFA" w:rsidP="00011EFA">
      <w:pPr>
        <w:rPr>
          <w:rFonts w:cs="Courier New"/>
          <w:szCs w:val="24"/>
        </w:rPr>
      </w:pPr>
      <w:r>
        <w:rPr>
          <w:rFonts w:cs="Courier New"/>
          <w:szCs w:val="24"/>
        </w:rPr>
        <w:t xml:space="preserve">Although it takes a little more effort, you can create your own natural skin care products. Adding essential oils into homemade products can be great for the skin. It’s certainly better for it than the store-bought products you can invest in. </w:t>
      </w:r>
    </w:p>
    <w:p w14:paraId="3F7CB5F0" w14:textId="2E07E2FD" w:rsidR="002972DB" w:rsidRDefault="002972DB" w:rsidP="00011EFA">
      <w:pPr>
        <w:rPr>
          <w:rFonts w:cs="Courier New"/>
          <w:szCs w:val="24"/>
        </w:rPr>
      </w:pPr>
      <w:r>
        <w:rPr>
          <w:rFonts w:cs="Courier New"/>
          <w:noProof/>
          <w:szCs w:val="24"/>
        </w:rPr>
        <w:drawing>
          <wp:inline distT="0" distB="0" distL="0" distR="0" wp14:anchorId="7F9BC000" wp14:editId="61125016">
            <wp:extent cx="5645888" cy="4234416"/>
            <wp:effectExtent l="0" t="0" r="0" b="0"/>
            <wp:docPr id="9" name="Picture 9" descr="A picture containing food, table, ground, fr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oap-4307709_1280.jpg"/>
                    <pic:cNvPicPr/>
                  </pic:nvPicPr>
                  <pic:blipFill>
                    <a:blip r:embed="rId17">
                      <a:extLst>
                        <a:ext uri="{28A0092B-C50C-407E-A947-70E740481C1C}">
                          <a14:useLocalDpi xmlns:a14="http://schemas.microsoft.com/office/drawing/2010/main" val="0"/>
                        </a:ext>
                      </a:extLst>
                    </a:blip>
                    <a:stretch>
                      <a:fillRect/>
                    </a:stretch>
                  </pic:blipFill>
                  <pic:spPr>
                    <a:xfrm>
                      <a:off x="0" y="0"/>
                      <a:ext cx="5655495" cy="4241621"/>
                    </a:xfrm>
                    <a:prstGeom prst="rect">
                      <a:avLst/>
                    </a:prstGeom>
                  </pic:spPr>
                </pic:pic>
              </a:graphicData>
            </a:graphic>
          </wp:inline>
        </w:drawing>
      </w:r>
    </w:p>
    <w:p w14:paraId="0F926F38" w14:textId="77777777" w:rsidR="00011EFA" w:rsidRPr="00531580" w:rsidRDefault="00011EFA" w:rsidP="00011EFA">
      <w:pPr>
        <w:rPr>
          <w:rFonts w:cs="Courier New"/>
          <w:szCs w:val="24"/>
        </w:rPr>
      </w:pPr>
      <w:r>
        <w:rPr>
          <w:rFonts w:cs="Courier New"/>
          <w:szCs w:val="24"/>
        </w:rPr>
        <w:t xml:space="preserve">You’ll need to do a bit of research to discover how to create your own products. However, you should find that most are pretty straightforward. You’ll usually only need a few ingredients, so it can also work out much cheaper to create your own products than it does to keep buying them. </w:t>
      </w:r>
    </w:p>
    <w:p w14:paraId="7FC172C2" w14:textId="77777777" w:rsidR="00011EFA" w:rsidRDefault="00011EFA" w:rsidP="00011EFA">
      <w:pPr>
        <w:rPr>
          <w:rFonts w:cs="Courier New"/>
          <w:b/>
          <w:bCs/>
          <w:sz w:val="26"/>
          <w:szCs w:val="26"/>
        </w:rPr>
      </w:pPr>
      <w:r>
        <w:rPr>
          <w:rFonts w:cs="Courier New"/>
          <w:b/>
          <w:bCs/>
          <w:sz w:val="26"/>
          <w:szCs w:val="26"/>
        </w:rPr>
        <w:t>Inhaling them</w:t>
      </w:r>
    </w:p>
    <w:p w14:paraId="3B5C7E41" w14:textId="77777777" w:rsidR="00011EFA" w:rsidRDefault="00011EFA" w:rsidP="00011EFA">
      <w:pPr>
        <w:rPr>
          <w:rFonts w:cs="Courier New"/>
          <w:szCs w:val="24"/>
        </w:rPr>
      </w:pPr>
      <w:r>
        <w:rPr>
          <w:rFonts w:cs="Courier New"/>
          <w:szCs w:val="24"/>
        </w:rPr>
        <w:lastRenderedPageBreak/>
        <w:t xml:space="preserve">Now, we’re not talking about breathing the oils in directly from the bottle here. Instead, you’ll need to use them in a diffuser. </w:t>
      </w:r>
    </w:p>
    <w:p w14:paraId="66644E2A" w14:textId="77777777" w:rsidR="00011EFA" w:rsidRDefault="00011EFA" w:rsidP="00011EFA">
      <w:pPr>
        <w:rPr>
          <w:rFonts w:cs="Courier New"/>
          <w:szCs w:val="24"/>
        </w:rPr>
      </w:pPr>
      <w:r>
        <w:rPr>
          <w:rFonts w:cs="Courier New"/>
          <w:szCs w:val="24"/>
        </w:rPr>
        <w:t xml:space="preserve">Oil diffusers help to safely release the aroma of the oils into the room. As you breathe them in, you receive numerous great benefits. While this can be helpful for the skin, the other methods do tend to be better. This method would best suit those looking to get a great night’s sleep. Using lavender oil for example, will create a relaxing scent, helping you to fall asleep. </w:t>
      </w:r>
    </w:p>
    <w:p w14:paraId="31179732" w14:textId="77777777" w:rsidR="00011EFA" w:rsidRPr="00F15F59" w:rsidRDefault="00011EFA" w:rsidP="00011EFA">
      <w:pPr>
        <w:rPr>
          <w:rFonts w:cs="Courier New"/>
          <w:szCs w:val="24"/>
        </w:rPr>
      </w:pPr>
      <w:r>
        <w:rPr>
          <w:rFonts w:cs="Courier New"/>
          <w:szCs w:val="24"/>
        </w:rPr>
        <w:t xml:space="preserve">As you can see, there are lots of ways essential oils can be used to help the skin. Applying them directly once they’ve been diluted, or creating your own homemade products tend to be the best methods. </w:t>
      </w:r>
    </w:p>
    <w:p w14:paraId="71102F41" w14:textId="77777777" w:rsidR="00011EFA" w:rsidRDefault="00011EFA" w:rsidP="00011EFA"/>
    <w:p w14:paraId="14F1C581" w14:textId="77777777" w:rsidR="00011EFA" w:rsidRDefault="00011EFA" w:rsidP="00011EFA"/>
    <w:p w14:paraId="1A32A721" w14:textId="77777777" w:rsidR="00011EFA" w:rsidRDefault="00011EFA" w:rsidP="00011EFA"/>
    <w:p w14:paraId="45AD9360" w14:textId="77777777" w:rsidR="002972DB" w:rsidRDefault="002972DB">
      <w:pPr>
        <w:rPr>
          <w:rFonts w:eastAsiaTheme="majorEastAsia" w:cstheme="majorBidi"/>
          <w:b/>
          <w:color w:val="000000" w:themeColor="text1"/>
          <w:sz w:val="32"/>
          <w:szCs w:val="32"/>
        </w:rPr>
      </w:pPr>
      <w:r>
        <w:br w:type="page"/>
      </w:r>
    </w:p>
    <w:p w14:paraId="2442587C" w14:textId="16974E8F" w:rsidR="00011EFA" w:rsidRDefault="00011EFA" w:rsidP="00011EFA">
      <w:pPr>
        <w:pStyle w:val="Heading1"/>
      </w:pPr>
      <w:bookmarkStart w:id="5" w:name="_Toc13291389"/>
      <w:r>
        <w:lastRenderedPageBreak/>
        <w:t>4</w:t>
      </w:r>
      <w:r w:rsidRPr="00DA707D">
        <w:t xml:space="preserve"> Awesome Homemade Skincare Products Using Essential Oils</w:t>
      </w:r>
      <w:bookmarkEnd w:id="5"/>
    </w:p>
    <w:p w14:paraId="20494911" w14:textId="77777777" w:rsidR="00011EFA" w:rsidRPr="00011EFA" w:rsidRDefault="00011EFA" w:rsidP="00011EFA"/>
    <w:p w14:paraId="3684D79C" w14:textId="77777777" w:rsidR="00011EFA" w:rsidRDefault="00011EFA" w:rsidP="00011EFA">
      <w:pPr>
        <w:rPr>
          <w:rFonts w:cs="Courier New"/>
          <w:szCs w:val="24"/>
        </w:rPr>
      </w:pPr>
      <w:r>
        <w:rPr>
          <w:rFonts w:cs="Courier New"/>
          <w:szCs w:val="24"/>
        </w:rPr>
        <w:t>If you want to gain maximum skin benefits using essential oils, it’s best to create your own beauty products. Not only will this allow you to get the full essential oil benefits, but it’s also a lot better for the skin than store-bought products.</w:t>
      </w:r>
    </w:p>
    <w:p w14:paraId="21504B9F" w14:textId="2EFB9208" w:rsidR="00011EFA" w:rsidRDefault="00011EFA" w:rsidP="00011EFA">
      <w:pPr>
        <w:rPr>
          <w:rFonts w:cs="Courier New"/>
          <w:szCs w:val="24"/>
        </w:rPr>
      </w:pPr>
      <w:r>
        <w:rPr>
          <w:rFonts w:cs="Courier New"/>
          <w:szCs w:val="24"/>
        </w:rPr>
        <w:t xml:space="preserve">You’ll find a huge selection of homemade essential oil recipes you can follow online. To help get you started, below you’ll discover 4 awesome homemade skincare products using essential oils you can make yourself. You may be surprised by just how easy it is to make them.  </w:t>
      </w:r>
    </w:p>
    <w:p w14:paraId="041E13AD" w14:textId="52797652" w:rsidR="002972DB" w:rsidRDefault="002972DB" w:rsidP="00011EFA">
      <w:pPr>
        <w:rPr>
          <w:rFonts w:cs="Courier New"/>
          <w:szCs w:val="24"/>
        </w:rPr>
      </w:pPr>
      <w:r>
        <w:rPr>
          <w:rFonts w:cs="Courier New"/>
          <w:noProof/>
          <w:szCs w:val="24"/>
        </w:rPr>
        <w:drawing>
          <wp:inline distT="0" distB="0" distL="0" distR="0" wp14:anchorId="18BD0D05" wp14:editId="0AAE6CD7">
            <wp:extent cx="5943600" cy="4457700"/>
            <wp:effectExtent l="0" t="0" r="0" b="0"/>
            <wp:docPr id="10" name="Picture 10" descr="A bottle on the coun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health-2723848_1280.jpg"/>
                    <pic:cNvPicPr/>
                  </pic:nvPicPr>
                  <pic:blipFill>
                    <a:blip r:embed="rId18">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14:paraId="5FC0AAEC" w14:textId="77777777" w:rsidR="002972DB" w:rsidRDefault="002972DB">
      <w:pPr>
        <w:rPr>
          <w:rFonts w:cs="Courier New"/>
          <w:b/>
          <w:bCs/>
          <w:sz w:val="26"/>
          <w:szCs w:val="26"/>
        </w:rPr>
      </w:pPr>
      <w:r>
        <w:rPr>
          <w:rFonts w:cs="Courier New"/>
          <w:b/>
          <w:bCs/>
          <w:sz w:val="26"/>
          <w:szCs w:val="26"/>
        </w:rPr>
        <w:br w:type="page"/>
      </w:r>
    </w:p>
    <w:p w14:paraId="2071E556" w14:textId="60921872" w:rsidR="00011EFA" w:rsidRDefault="00011EFA" w:rsidP="00011EFA">
      <w:pPr>
        <w:rPr>
          <w:rFonts w:cs="Courier New"/>
          <w:b/>
          <w:bCs/>
          <w:sz w:val="26"/>
          <w:szCs w:val="26"/>
        </w:rPr>
      </w:pPr>
      <w:r>
        <w:rPr>
          <w:rFonts w:cs="Courier New"/>
          <w:b/>
          <w:bCs/>
          <w:sz w:val="26"/>
          <w:szCs w:val="26"/>
        </w:rPr>
        <w:lastRenderedPageBreak/>
        <w:t>1. The Ultimate hydrating face Oil</w:t>
      </w:r>
    </w:p>
    <w:p w14:paraId="4C77CE29" w14:textId="77777777" w:rsidR="00011EFA" w:rsidRDefault="00011EFA" w:rsidP="00011EFA">
      <w:pPr>
        <w:rPr>
          <w:rFonts w:cs="Courier New"/>
          <w:szCs w:val="24"/>
        </w:rPr>
      </w:pPr>
      <w:r>
        <w:rPr>
          <w:rFonts w:cs="Courier New"/>
          <w:szCs w:val="24"/>
        </w:rPr>
        <w:t>If you tend to suffer with dry, dull skin, creating a hydrating face oil is a great solution. While essential oils on their own can work wonders, combine them together and you’ll receive maximum hydration benefits.</w:t>
      </w:r>
    </w:p>
    <w:p w14:paraId="2B2CE465" w14:textId="77777777" w:rsidR="00011EFA" w:rsidRDefault="00011EFA" w:rsidP="00011EFA">
      <w:pPr>
        <w:rPr>
          <w:rFonts w:cs="Courier New"/>
          <w:szCs w:val="24"/>
        </w:rPr>
      </w:pPr>
      <w:r>
        <w:rPr>
          <w:rFonts w:cs="Courier New"/>
          <w:szCs w:val="24"/>
        </w:rPr>
        <w:t>A simple yet extremely hydrating face oil you can create uses:</w:t>
      </w:r>
    </w:p>
    <w:p w14:paraId="7442C6F0" w14:textId="77777777" w:rsidR="00011EFA" w:rsidRDefault="00011EFA" w:rsidP="00011EFA">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Jojoba oil – 3 tbsp</w:t>
      </w:r>
    </w:p>
    <w:p w14:paraId="40D6D3A2" w14:textId="77777777" w:rsidR="00011EFA" w:rsidRDefault="00011EFA" w:rsidP="00011EFA">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Argan oil – 1 ½ tbsp</w:t>
      </w:r>
    </w:p>
    <w:p w14:paraId="0C81BDCE" w14:textId="77777777" w:rsidR="00011EFA" w:rsidRDefault="00011EFA" w:rsidP="00011EFA">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Vitamin E – ¼ tsp</w:t>
      </w:r>
    </w:p>
    <w:p w14:paraId="685B340B" w14:textId="77777777" w:rsidR="00011EFA" w:rsidRDefault="00011EFA" w:rsidP="00011EFA">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Geranium oil – 8 drops</w:t>
      </w:r>
    </w:p>
    <w:p w14:paraId="0DE86A48" w14:textId="77777777" w:rsidR="00011EFA" w:rsidRDefault="00011EFA" w:rsidP="00011EFA">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Rosehip oil – 2 tsp</w:t>
      </w:r>
    </w:p>
    <w:p w14:paraId="28420F4B" w14:textId="77777777" w:rsidR="00011EFA" w:rsidRDefault="00011EFA" w:rsidP="00011EFA">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Carrot seed oil – 4 drops</w:t>
      </w:r>
    </w:p>
    <w:p w14:paraId="0951807F" w14:textId="77777777" w:rsidR="00011EFA" w:rsidRDefault="00011EFA" w:rsidP="00011EFA">
      <w:pPr>
        <w:pStyle w:val="ListParagraph"/>
        <w:numPr>
          <w:ilvl w:val="0"/>
          <w:numId w:val="1"/>
        </w:numPr>
        <w:rPr>
          <w:rFonts w:ascii="Courier New" w:hAnsi="Courier New" w:cs="Courier New"/>
          <w:sz w:val="24"/>
          <w:szCs w:val="24"/>
          <w:lang w:val="en-US"/>
        </w:rPr>
      </w:pPr>
      <w:r>
        <w:rPr>
          <w:rFonts w:ascii="Courier New" w:hAnsi="Courier New" w:cs="Courier New"/>
          <w:sz w:val="24"/>
          <w:szCs w:val="24"/>
          <w:lang w:val="en-US"/>
        </w:rPr>
        <w:t xml:space="preserve">Dropper bottle – 2 oz </w:t>
      </w:r>
    </w:p>
    <w:p w14:paraId="16BB5038" w14:textId="77777777" w:rsidR="00011EFA" w:rsidRDefault="00011EFA" w:rsidP="00011EFA">
      <w:pPr>
        <w:rPr>
          <w:rFonts w:cs="Courier New"/>
          <w:szCs w:val="24"/>
        </w:rPr>
      </w:pPr>
      <w:r>
        <w:rPr>
          <w:rFonts w:cs="Courier New"/>
          <w:szCs w:val="24"/>
        </w:rPr>
        <w:t xml:space="preserve">Add the Jojoba oil first, then add the Argan, rosehip and Vitamin E. Finish by adding the geranium and carrot oil before shaking it together. You should shake the bottle before each use too. </w:t>
      </w:r>
    </w:p>
    <w:p w14:paraId="2B014425" w14:textId="77777777" w:rsidR="00011EFA" w:rsidRPr="00760742" w:rsidRDefault="00011EFA" w:rsidP="00011EFA">
      <w:pPr>
        <w:rPr>
          <w:rFonts w:cs="Courier New"/>
          <w:szCs w:val="24"/>
        </w:rPr>
      </w:pPr>
      <w:r>
        <w:rPr>
          <w:rFonts w:cs="Courier New"/>
          <w:szCs w:val="24"/>
        </w:rPr>
        <w:t xml:space="preserve">It’s best to cleanse and tone the face before adding this oil. You’ll only need around ¼ to ½ of a dropper of the oil with each use. Simply apply it over the face and leave to absorb. </w:t>
      </w:r>
    </w:p>
    <w:p w14:paraId="6AA00413" w14:textId="77777777" w:rsidR="00011EFA" w:rsidRDefault="00011EFA" w:rsidP="00011EFA">
      <w:pPr>
        <w:rPr>
          <w:rFonts w:cs="Courier New"/>
          <w:b/>
          <w:bCs/>
          <w:sz w:val="26"/>
          <w:szCs w:val="26"/>
        </w:rPr>
      </w:pPr>
      <w:r>
        <w:rPr>
          <w:rFonts w:cs="Courier New"/>
          <w:b/>
          <w:bCs/>
          <w:sz w:val="26"/>
          <w:szCs w:val="26"/>
        </w:rPr>
        <w:t>2. Soothing Stretch mark cream</w:t>
      </w:r>
    </w:p>
    <w:p w14:paraId="17C9356E" w14:textId="77777777" w:rsidR="00011EFA" w:rsidRDefault="00011EFA" w:rsidP="00011EFA">
      <w:pPr>
        <w:rPr>
          <w:rFonts w:cs="Courier New"/>
          <w:szCs w:val="24"/>
        </w:rPr>
      </w:pPr>
      <w:r>
        <w:rPr>
          <w:rFonts w:cs="Courier New"/>
          <w:szCs w:val="24"/>
        </w:rPr>
        <w:t xml:space="preserve">Trying to eliminate unsightly stretch marks? Some essential oils are great at reducing the appearance of these scars. It’s possible to put together your own powerful stretch mark cream, adding a few essential oils for great results. </w:t>
      </w:r>
    </w:p>
    <w:p w14:paraId="1D137F5A" w14:textId="77777777" w:rsidR="00011EFA" w:rsidRDefault="00011EFA" w:rsidP="00011EFA">
      <w:pPr>
        <w:rPr>
          <w:rFonts w:cs="Courier New"/>
          <w:szCs w:val="24"/>
        </w:rPr>
      </w:pPr>
      <w:r>
        <w:rPr>
          <w:rFonts w:cs="Courier New"/>
          <w:szCs w:val="24"/>
        </w:rPr>
        <w:t>You’ll need:</w:t>
      </w:r>
    </w:p>
    <w:p w14:paraId="100950A0" w14:textId="77777777" w:rsidR="00011EFA" w:rsidRDefault="00011EFA" w:rsidP="00011EFA">
      <w:pPr>
        <w:pStyle w:val="ListParagraph"/>
        <w:numPr>
          <w:ilvl w:val="0"/>
          <w:numId w:val="2"/>
        </w:numPr>
        <w:rPr>
          <w:rFonts w:ascii="Courier New" w:hAnsi="Courier New" w:cs="Courier New"/>
          <w:sz w:val="24"/>
          <w:szCs w:val="24"/>
          <w:lang w:val="en-US"/>
        </w:rPr>
      </w:pPr>
      <w:r>
        <w:rPr>
          <w:rFonts w:ascii="Courier New" w:hAnsi="Courier New" w:cs="Courier New"/>
          <w:sz w:val="24"/>
          <w:szCs w:val="24"/>
          <w:lang w:val="en-US"/>
        </w:rPr>
        <w:t>Organic coconut oil – 1 cup</w:t>
      </w:r>
    </w:p>
    <w:p w14:paraId="5066D50D" w14:textId="77777777" w:rsidR="00011EFA" w:rsidRDefault="00011EFA" w:rsidP="00011EFA">
      <w:pPr>
        <w:pStyle w:val="ListParagraph"/>
        <w:numPr>
          <w:ilvl w:val="0"/>
          <w:numId w:val="2"/>
        </w:numPr>
        <w:rPr>
          <w:rFonts w:ascii="Courier New" w:hAnsi="Courier New" w:cs="Courier New"/>
          <w:sz w:val="24"/>
          <w:szCs w:val="24"/>
          <w:lang w:val="en-US"/>
        </w:rPr>
      </w:pPr>
      <w:r>
        <w:rPr>
          <w:rFonts w:ascii="Courier New" w:hAnsi="Courier New" w:cs="Courier New"/>
          <w:sz w:val="24"/>
          <w:szCs w:val="24"/>
          <w:lang w:val="en-US"/>
        </w:rPr>
        <w:t>Vitamin E oil – 1 tbsp</w:t>
      </w:r>
    </w:p>
    <w:p w14:paraId="14084624" w14:textId="77777777" w:rsidR="00011EFA" w:rsidRDefault="00011EFA" w:rsidP="00011EFA">
      <w:pPr>
        <w:pStyle w:val="ListParagraph"/>
        <w:numPr>
          <w:ilvl w:val="0"/>
          <w:numId w:val="2"/>
        </w:numPr>
        <w:rPr>
          <w:rFonts w:ascii="Courier New" w:hAnsi="Courier New" w:cs="Courier New"/>
          <w:sz w:val="24"/>
          <w:szCs w:val="24"/>
          <w:lang w:val="en-US"/>
        </w:rPr>
      </w:pPr>
      <w:r>
        <w:rPr>
          <w:rFonts w:ascii="Courier New" w:hAnsi="Courier New" w:cs="Courier New"/>
          <w:sz w:val="24"/>
          <w:szCs w:val="24"/>
          <w:lang w:val="en-US"/>
        </w:rPr>
        <w:t>Frankincense oil – 15 drops</w:t>
      </w:r>
    </w:p>
    <w:p w14:paraId="1C779491" w14:textId="77777777" w:rsidR="00011EFA" w:rsidRDefault="00011EFA" w:rsidP="00011EFA">
      <w:pPr>
        <w:pStyle w:val="ListParagraph"/>
        <w:numPr>
          <w:ilvl w:val="0"/>
          <w:numId w:val="2"/>
        </w:numPr>
        <w:rPr>
          <w:rFonts w:ascii="Courier New" w:hAnsi="Courier New" w:cs="Courier New"/>
          <w:sz w:val="24"/>
          <w:szCs w:val="24"/>
          <w:lang w:val="en-US"/>
        </w:rPr>
      </w:pPr>
      <w:r>
        <w:rPr>
          <w:rFonts w:ascii="Courier New" w:hAnsi="Courier New" w:cs="Courier New"/>
          <w:sz w:val="24"/>
          <w:szCs w:val="24"/>
          <w:lang w:val="en-US"/>
        </w:rPr>
        <w:t>Lavender oil – 15 drops</w:t>
      </w:r>
    </w:p>
    <w:p w14:paraId="328B4F13" w14:textId="77777777" w:rsidR="00011EFA" w:rsidRPr="00BF3D64" w:rsidRDefault="00011EFA" w:rsidP="00011EFA">
      <w:pPr>
        <w:rPr>
          <w:rFonts w:cs="Courier New"/>
          <w:szCs w:val="24"/>
        </w:rPr>
      </w:pPr>
      <w:r>
        <w:rPr>
          <w:rFonts w:cs="Courier New"/>
          <w:szCs w:val="24"/>
        </w:rPr>
        <w:t xml:space="preserve">Just mix all of the ingredients together well and store in a container. Apply the cream where it’s needed and leave to absorb into the skin. </w:t>
      </w:r>
    </w:p>
    <w:p w14:paraId="3556FA96" w14:textId="77777777" w:rsidR="002972DB" w:rsidRDefault="002972DB">
      <w:pPr>
        <w:rPr>
          <w:rFonts w:cs="Courier New"/>
          <w:b/>
          <w:bCs/>
          <w:sz w:val="26"/>
          <w:szCs w:val="26"/>
        </w:rPr>
      </w:pPr>
      <w:r>
        <w:rPr>
          <w:rFonts w:cs="Courier New"/>
          <w:b/>
          <w:bCs/>
          <w:sz w:val="26"/>
          <w:szCs w:val="26"/>
        </w:rPr>
        <w:br w:type="page"/>
      </w:r>
    </w:p>
    <w:p w14:paraId="256561EC" w14:textId="3FC9A1F5" w:rsidR="00011EFA" w:rsidRDefault="00011EFA" w:rsidP="00011EFA">
      <w:pPr>
        <w:rPr>
          <w:rFonts w:cs="Courier New"/>
          <w:b/>
          <w:bCs/>
          <w:sz w:val="26"/>
          <w:szCs w:val="26"/>
        </w:rPr>
      </w:pPr>
      <w:r>
        <w:rPr>
          <w:rFonts w:cs="Courier New"/>
          <w:b/>
          <w:bCs/>
          <w:sz w:val="26"/>
          <w:szCs w:val="26"/>
        </w:rPr>
        <w:lastRenderedPageBreak/>
        <w:t>3. Lavender breakout mist</w:t>
      </w:r>
    </w:p>
    <w:p w14:paraId="3D6A624B" w14:textId="77777777" w:rsidR="00011EFA" w:rsidRDefault="00011EFA" w:rsidP="00011EFA">
      <w:pPr>
        <w:rPr>
          <w:rFonts w:cs="Courier New"/>
          <w:szCs w:val="24"/>
        </w:rPr>
      </w:pPr>
      <w:r>
        <w:rPr>
          <w:rFonts w:cs="Courier New"/>
          <w:szCs w:val="24"/>
        </w:rPr>
        <w:t>Lavender can be great for controlling breakouts and oily skin. So, why not use this popular essential oil to create a simple yet effective breakout mist?</w:t>
      </w:r>
    </w:p>
    <w:p w14:paraId="35499CA1" w14:textId="77777777" w:rsidR="00011EFA" w:rsidRDefault="00011EFA" w:rsidP="00011EFA">
      <w:pPr>
        <w:rPr>
          <w:rFonts w:cs="Courier New"/>
          <w:szCs w:val="24"/>
        </w:rPr>
      </w:pPr>
      <w:r>
        <w:rPr>
          <w:rFonts w:cs="Courier New"/>
          <w:szCs w:val="24"/>
        </w:rPr>
        <w:t>This is one of the simplest homemade skincare products you can use. All you need is:</w:t>
      </w:r>
    </w:p>
    <w:p w14:paraId="640AADF8" w14:textId="77777777" w:rsidR="00011EFA" w:rsidRDefault="00011EFA" w:rsidP="00011EFA">
      <w:pPr>
        <w:pStyle w:val="ListParagraph"/>
        <w:numPr>
          <w:ilvl w:val="0"/>
          <w:numId w:val="3"/>
        </w:numPr>
        <w:rPr>
          <w:rFonts w:ascii="Courier New" w:hAnsi="Courier New" w:cs="Courier New"/>
          <w:sz w:val="24"/>
          <w:szCs w:val="24"/>
          <w:lang w:val="en-US"/>
        </w:rPr>
      </w:pPr>
      <w:r>
        <w:rPr>
          <w:rFonts w:ascii="Courier New" w:hAnsi="Courier New" w:cs="Courier New"/>
          <w:sz w:val="24"/>
          <w:szCs w:val="24"/>
          <w:lang w:val="en-US"/>
        </w:rPr>
        <w:t>Lavender oil – 4 drops</w:t>
      </w:r>
    </w:p>
    <w:p w14:paraId="08C0E900" w14:textId="77777777" w:rsidR="00011EFA" w:rsidRDefault="00011EFA" w:rsidP="00011EFA">
      <w:pPr>
        <w:pStyle w:val="ListParagraph"/>
        <w:numPr>
          <w:ilvl w:val="0"/>
          <w:numId w:val="3"/>
        </w:numPr>
        <w:rPr>
          <w:rFonts w:ascii="Courier New" w:hAnsi="Courier New" w:cs="Courier New"/>
          <w:sz w:val="24"/>
          <w:szCs w:val="24"/>
          <w:lang w:val="en-US"/>
        </w:rPr>
      </w:pPr>
      <w:r>
        <w:rPr>
          <w:rFonts w:ascii="Courier New" w:hAnsi="Courier New" w:cs="Courier New"/>
          <w:sz w:val="24"/>
          <w:szCs w:val="24"/>
          <w:lang w:val="en-US"/>
        </w:rPr>
        <w:t>Distilled water – ½ cup</w:t>
      </w:r>
    </w:p>
    <w:p w14:paraId="6BB759AC" w14:textId="77777777" w:rsidR="00011EFA" w:rsidRDefault="00011EFA" w:rsidP="00011EFA">
      <w:pPr>
        <w:pStyle w:val="ListParagraph"/>
        <w:numPr>
          <w:ilvl w:val="0"/>
          <w:numId w:val="3"/>
        </w:numPr>
        <w:rPr>
          <w:rFonts w:ascii="Courier New" w:hAnsi="Courier New" w:cs="Courier New"/>
          <w:sz w:val="24"/>
          <w:szCs w:val="24"/>
          <w:lang w:val="en-US"/>
        </w:rPr>
      </w:pPr>
      <w:r>
        <w:rPr>
          <w:rFonts w:ascii="Courier New" w:hAnsi="Courier New" w:cs="Courier New"/>
          <w:sz w:val="24"/>
          <w:szCs w:val="24"/>
          <w:lang w:val="en-US"/>
        </w:rPr>
        <w:t>Witch hazel – 1 tsp</w:t>
      </w:r>
    </w:p>
    <w:p w14:paraId="73F80FEC" w14:textId="77777777" w:rsidR="00011EFA" w:rsidRDefault="00011EFA" w:rsidP="00011EFA">
      <w:pPr>
        <w:pStyle w:val="ListParagraph"/>
        <w:numPr>
          <w:ilvl w:val="0"/>
          <w:numId w:val="3"/>
        </w:numPr>
        <w:rPr>
          <w:rFonts w:ascii="Courier New" w:hAnsi="Courier New" w:cs="Courier New"/>
          <w:sz w:val="24"/>
          <w:szCs w:val="24"/>
          <w:lang w:val="en-US"/>
        </w:rPr>
      </w:pPr>
      <w:r>
        <w:rPr>
          <w:rFonts w:ascii="Courier New" w:hAnsi="Courier New" w:cs="Courier New"/>
          <w:sz w:val="24"/>
          <w:szCs w:val="24"/>
          <w:lang w:val="en-US"/>
        </w:rPr>
        <w:t>Spray bottle – 4oz</w:t>
      </w:r>
    </w:p>
    <w:p w14:paraId="0E87B511" w14:textId="64D82A60" w:rsidR="00011EFA" w:rsidRDefault="00011EFA" w:rsidP="00011EFA">
      <w:pPr>
        <w:rPr>
          <w:rFonts w:cs="Courier New"/>
          <w:szCs w:val="24"/>
        </w:rPr>
      </w:pPr>
      <w:r>
        <w:rPr>
          <w:rFonts w:cs="Courier New"/>
          <w:szCs w:val="24"/>
        </w:rPr>
        <w:t xml:space="preserve">Add the water to the bottle, before adding the lavender and witch hazel. Gently shake it to mix the ingredients together and use to spritz over the face whenever breakouts appear. </w:t>
      </w:r>
    </w:p>
    <w:p w14:paraId="53DE9591" w14:textId="5DF5FAB8" w:rsidR="002972DB" w:rsidRDefault="002972DB" w:rsidP="002972DB">
      <w:pPr>
        <w:jc w:val="center"/>
        <w:rPr>
          <w:rFonts w:cs="Courier New"/>
          <w:szCs w:val="24"/>
        </w:rPr>
      </w:pPr>
      <w:r>
        <w:rPr>
          <w:rFonts w:cs="Courier New"/>
          <w:noProof/>
          <w:szCs w:val="24"/>
        </w:rPr>
        <w:drawing>
          <wp:inline distT="0" distB="0" distL="0" distR="0" wp14:anchorId="40A03EC2" wp14:editId="3BA26145">
            <wp:extent cx="3657600" cy="4876800"/>
            <wp:effectExtent l="0" t="0" r="0" b="0"/>
            <wp:docPr id="11" name="Picture 11" descr="A bottle on a woode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ssential-oils-1690888_1280.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61382" cy="4881843"/>
                    </a:xfrm>
                    <a:prstGeom prst="rect">
                      <a:avLst/>
                    </a:prstGeom>
                  </pic:spPr>
                </pic:pic>
              </a:graphicData>
            </a:graphic>
          </wp:inline>
        </w:drawing>
      </w:r>
      <w:r>
        <w:rPr>
          <w:rFonts w:cs="Courier New"/>
          <w:szCs w:val="24"/>
        </w:rPr>
        <w:br w:type="page"/>
      </w:r>
    </w:p>
    <w:p w14:paraId="72804E35" w14:textId="77777777" w:rsidR="002972DB" w:rsidRPr="00322599" w:rsidRDefault="002972DB" w:rsidP="00011EFA">
      <w:pPr>
        <w:rPr>
          <w:rFonts w:cs="Courier New"/>
          <w:szCs w:val="24"/>
        </w:rPr>
      </w:pPr>
    </w:p>
    <w:p w14:paraId="073A090C" w14:textId="77777777" w:rsidR="00011EFA" w:rsidRDefault="00011EFA" w:rsidP="00011EFA">
      <w:pPr>
        <w:rPr>
          <w:rFonts w:cs="Courier New"/>
          <w:b/>
          <w:bCs/>
          <w:sz w:val="26"/>
          <w:szCs w:val="26"/>
        </w:rPr>
      </w:pPr>
      <w:r>
        <w:rPr>
          <w:rFonts w:cs="Courier New"/>
          <w:b/>
          <w:bCs/>
          <w:sz w:val="26"/>
          <w:szCs w:val="26"/>
        </w:rPr>
        <w:t>4. Effective spot treatment</w:t>
      </w:r>
    </w:p>
    <w:p w14:paraId="5879C9DB" w14:textId="77777777" w:rsidR="00011EFA" w:rsidRDefault="00011EFA" w:rsidP="00011EFA">
      <w:pPr>
        <w:rPr>
          <w:rFonts w:cs="Courier New"/>
          <w:szCs w:val="24"/>
        </w:rPr>
      </w:pPr>
      <w:r>
        <w:rPr>
          <w:rFonts w:cs="Courier New"/>
          <w:szCs w:val="24"/>
        </w:rPr>
        <w:t>There are numerous essential oil treatments you can use to combat spots and blemishes. This one should be applied both in the morning and the evening and it requires the following ingredients:</w:t>
      </w:r>
    </w:p>
    <w:p w14:paraId="5341AEC0" w14:textId="77777777" w:rsidR="00011EFA" w:rsidRDefault="00011EFA" w:rsidP="00011EFA">
      <w:pPr>
        <w:pStyle w:val="ListParagraph"/>
        <w:numPr>
          <w:ilvl w:val="0"/>
          <w:numId w:val="4"/>
        </w:numPr>
        <w:rPr>
          <w:rFonts w:ascii="Courier New" w:hAnsi="Courier New" w:cs="Courier New"/>
          <w:sz w:val="24"/>
          <w:szCs w:val="24"/>
          <w:lang w:val="en-US"/>
        </w:rPr>
      </w:pPr>
      <w:r>
        <w:rPr>
          <w:rFonts w:ascii="Courier New" w:hAnsi="Courier New" w:cs="Courier New"/>
          <w:sz w:val="24"/>
          <w:szCs w:val="24"/>
          <w:lang w:val="en-US"/>
        </w:rPr>
        <w:t>Coconut oil – ¼ cup</w:t>
      </w:r>
    </w:p>
    <w:p w14:paraId="19D9CD93" w14:textId="77777777" w:rsidR="00011EFA" w:rsidRDefault="00011EFA" w:rsidP="00011EFA">
      <w:pPr>
        <w:pStyle w:val="ListParagraph"/>
        <w:numPr>
          <w:ilvl w:val="0"/>
          <w:numId w:val="4"/>
        </w:numPr>
        <w:rPr>
          <w:rFonts w:ascii="Courier New" w:hAnsi="Courier New" w:cs="Courier New"/>
          <w:sz w:val="24"/>
          <w:szCs w:val="24"/>
          <w:lang w:val="en-US"/>
        </w:rPr>
      </w:pPr>
      <w:r>
        <w:rPr>
          <w:rFonts w:ascii="Courier New" w:hAnsi="Courier New" w:cs="Courier New"/>
          <w:sz w:val="24"/>
          <w:szCs w:val="24"/>
          <w:lang w:val="en-US"/>
        </w:rPr>
        <w:t>Lemon oil – 10 drops</w:t>
      </w:r>
    </w:p>
    <w:p w14:paraId="53B0415D" w14:textId="77777777" w:rsidR="00011EFA" w:rsidRDefault="00011EFA" w:rsidP="00011EFA">
      <w:pPr>
        <w:pStyle w:val="ListParagraph"/>
        <w:numPr>
          <w:ilvl w:val="0"/>
          <w:numId w:val="4"/>
        </w:numPr>
        <w:rPr>
          <w:rFonts w:ascii="Courier New" w:hAnsi="Courier New" w:cs="Courier New"/>
          <w:sz w:val="24"/>
          <w:szCs w:val="24"/>
          <w:lang w:val="en-US"/>
        </w:rPr>
      </w:pPr>
      <w:r>
        <w:rPr>
          <w:rFonts w:ascii="Courier New" w:hAnsi="Courier New" w:cs="Courier New"/>
          <w:sz w:val="24"/>
          <w:szCs w:val="24"/>
          <w:lang w:val="en-US"/>
        </w:rPr>
        <w:t>Lavender oil – 10 drops</w:t>
      </w:r>
    </w:p>
    <w:p w14:paraId="2BC87922" w14:textId="77777777" w:rsidR="00011EFA" w:rsidRDefault="00011EFA" w:rsidP="00011EFA">
      <w:pPr>
        <w:pStyle w:val="ListParagraph"/>
        <w:numPr>
          <w:ilvl w:val="0"/>
          <w:numId w:val="4"/>
        </w:numPr>
        <w:rPr>
          <w:rFonts w:ascii="Courier New" w:hAnsi="Courier New" w:cs="Courier New"/>
          <w:sz w:val="24"/>
          <w:szCs w:val="24"/>
          <w:lang w:val="en-US"/>
        </w:rPr>
      </w:pPr>
      <w:r>
        <w:rPr>
          <w:rFonts w:ascii="Courier New" w:hAnsi="Courier New" w:cs="Courier New"/>
          <w:sz w:val="24"/>
          <w:szCs w:val="24"/>
          <w:lang w:val="en-US"/>
        </w:rPr>
        <w:t>Tea tree oil – 10 drops</w:t>
      </w:r>
    </w:p>
    <w:p w14:paraId="44DBD9DA" w14:textId="77777777" w:rsidR="00011EFA" w:rsidRDefault="00011EFA" w:rsidP="00011EFA">
      <w:pPr>
        <w:pStyle w:val="ListParagraph"/>
        <w:numPr>
          <w:ilvl w:val="0"/>
          <w:numId w:val="4"/>
        </w:numPr>
        <w:rPr>
          <w:rFonts w:ascii="Courier New" w:hAnsi="Courier New" w:cs="Courier New"/>
          <w:sz w:val="24"/>
          <w:szCs w:val="24"/>
          <w:lang w:val="en-US"/>
        </w:rPr>
      </w:pPr>
      <w:r>
        <w:rPr>
          <w:rFonts w:ascii="Courier New" w:hAnsi="Courier New" w:cs="Courier New"/>
          <w:sz w:val="24"/>
          <w:szCs w:val="24"/>
          <w:lang w:val="en-US"/>
        </w:rPr>
        <w:t>Mason jar – 4oz</w:t>
      </w:r>
    </w:p>
    <w:p w14:paraId="41416B7E" w14:textId="1D402A56" w:rsidR="00011EFA" w:rsidRDefault="002972DB" w:rsidP="00011EFA">
      <w:pPr>
        <w:rPr>
          <w:rFonts w:cs="Courier New"/>
          <w:szCs w:val="24"/>
        </w:rPr>
      </w:pPr>
      <w:r>
        <w:rPr>
          <w:rFonts w:cs="Courier New"/>
          <w:noProof/>
          <w:szCs w:val="24"/>
        </w:rPr>
        <w:drawing>
          <wp:anchor distT="0" distB="0" distL="114300" distR="114300" simplePos="0" relativeHeight="251658240" behindDoc="1" locked="0" layoutInCell="1" allowOverlap="1" wp14:anchorId="56875B26" wp14:editId="732E1730">
            <wp:simplePos x="0" y="0"/>
            <wp:positionH relativeFrom="column">
              <wp:posOffset>2912745</wp:posOffset>
            </wp:positionH>
            <wp:positionV relativeFrom="paragraph">
              <wp:posOffset>1213485</wp:posOffset>
            </wp:positionV>
            <wp:extent cx="2945130" cy="3529330"/>
            <wp:effectExtent l="0" t="0" r="7620" b="0"/>
            <wp:wrapTight wrapText="bothSides">
              <wp:wrapPolygon edited="0">
                <wp:start x="0" y="0"/>
                <wp:lineTo x="0" y="21452"/>
                <wp:lineTo x="21516" y="21452"/>
                <wp:lineTo x="21516" y="0"/>
                <wp:lineTo x="0" y="0"/>
              </wp:wrapPolygon>
            </wp:wrapTight>
            <wp:docPr id="12" name="Picture 12" descr="A picture containing table, cup, sitting,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coconut-oil-2471423_1280.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945130" cy="3529330"/>
                    </a:xfrm>
                    <a:prstGeom prst="rect">
                      <a:avLst/>
                    </a:prstGeom>
                  </pic:spPr>
                </pic:pic>
              </a:graphicData>
            </a:graphic>
            <wp14:sizeRelH relativeFrom="page">
              <wp14:pctWidth>0</wp14:pctWidth>
            </wp14:sizeRelH>
            <wp14:sizeRelV relativeFrom="page">
              <wp14:pctHeight>0</wp14:pctHeight>
            </wp14:sizeRelV>
          </wp:anchor>
        </w:drawing>
      </w:r>
      <w:r w:rsidR="00011EFA">
        <w:rPr>
          <w:rFonts w:cs="Courier New"/>
          <w:szCs w:val="24"/>
        </w:rPr>
        <w:t xml:space="preserve">Start by softening up the coconut oil in the microwave. This should only take around 10-15 seconds. Then, stir in the oils before placing the mixture in the refrigerator to set. It’s important to note that you shouldn’t use a metal utensil to mix the ingredients together as this can lessen the strength of the oils. Once set, use twice daily. </w:t>
      </w:r>
    </w:p>
    <w:p w14:paraId="5CE08508" w14:textId="36A97026" w:rsidR="002972DB" w:rsidRDefault="00011EFA" w:rsidP="00011EFA">
      <w:pPr>
        <w:rPr>
          <w:rFonts w:cs="Courier New"/>
          <w:szCs w:val="24"/>
        </w:rPr>
      </w:pPr>
      <w:r>
        <w:rPr>
          <w:rFonts w:cs="Courier New"/>
          <w:szCs w:val="24"/>
        </w:rPr>
        <w:t xml:space="preserve">These are just 4 great homemade essential oil recipes you can use. If you look online, especially on sites such as Pinterest, you’ll be able to find hundreds of homemade recipes to combat all kinds of skin troubles. </w:t>
      </w:r>
    </w:p>
    <w:p w14:paraId="05C59ED0" w14:textId="633E0206" w:rsidR="00011EFA" w:rsidRDefault="00011EFA" w:rsidP="00011EFA">
      <w:pPr>
        <w:rPr>
          <w:rFonts w:cs="Courier New"/>
          <w:szCs w:val="24"/>
        </w:rPr>
      </w:pPr>
      <w:r>
        <w:rPr>
          <w:rFonts w:cs="Courier New"/>
          <w:szCs w:val="24"/>
        </w:rPr>
        <w:t xml:space="preserve">It’s important to follow the directions carefully; particularly if you’re a beginner to creating your own products. If you don’t, the oils may not be safe to use on the skin.  </w:t>
      </w:r>
    </w:p>
    <w:p w14:paraId="096A4378" w14:textId="77777777" w:rsidR="00011EFA" w:rsidRDefault="00011EFA" w:rsidP="00011EFA">
      <w:pPr>
        <w:rPr>
          <w:rFonts w:cs="Courier New"/>
          <w:szCs w:val="24"/>
        </w:rPr>
      </w:pPr>
    </w:p>
    <w:p w14:paraId="732E191C" w14:textId="77777777" w:rsidR="002972DB" w:rsidRDefault="002972DB">
      <w:pPr>
        <w:rPr>
          <w:rFonts w:eastAsiaTheme="majorEastAsia" w:cstheme="majorBidi"/>
          <w:b/>
          <w:color w:val="000000" w:themeColor="text1"/>
          <w:sz w:val="32"/>
          <w:szCs w:val="32"/>
        </w:rPr>
      </w:pPr>
      <w:r>
        <w:br w:type="page"/>
      </w:r>
    </w:p>
    <w:p w14:paraId="4CAB0505" w14:textId="5F7A557A" w:rsidR="00011EFA" w:rsidRDefault="00011EFA" w:rsidP="00011EFA">
      <w:pPr>
        <w:pStyle w:val="Heading1"/>
      </w:pPr>
      <w:bookmarkStart w:id="6" w:name="_Toc13291390"/>
      <w:r w:rsidRPr="00E21869">
        <w:lastRenderedPageBreak/>
        <w:t>Best Tips to Follow When Using Essential Oils on the Skin</w:t>
      </w:r>
      <w:bookmarkEnd w:id="6"/>
    </w:p>
    <w:p w14:paraId="57EC7405" w14:textId="77777777" w:rsidR="00011EFA" w:rsidRPr="00011EFA" w:rsidRDefault="00011EFA" w:rsidP="00011EFA"/>
    <w:p w14:paraId="252BD08A" w14:textId="77777777" w:rsidR="00011EFA" w:rsidRPr="00E21869" w:rsidRDefault="00011EFA" w:rsidP="00011EFA">
      <w:pPr>
        <w:rPr>
          <w:rFonts w:cs="Courier New"/>
          <w:szCs w:val="24"/>
        </w:rPr>
      </w:pPr>
      <w:r w:rsidRPr="00E21869">
        <w:rPr>
          <w:rFonts w:cs="Courier New"/>
          <w:szCs w:val="24"/>
        </w:rPr>
        <w:t xml:space="preserve">Want to ensure you’re getting the best skin care results when using essential oils? There are a few tips you’ll definitely want to follow. </w:t>
      </w:r>
    </w:p>
    <w:p w14:paraId="1CEC071E" w14:textId="77777777" w:rsidR="00011EFA" w:rsidRPr="00E21869" w:rsidRDefault="00011EFA" w:rsidP="00011EFA">
      <w:pPr>
        <w:rPr>
          <w:rFonts w:cs="Courier New"/>
          <w:szCs w:val="24"/>
        </w:rPr>
      </w:pPr>
      <w:r w:rsidRPr="00E21869">
        <w:rPr>
          <w:rFonts w:cs="Courier New"/>
          <w:szCs w:val="24"/>
        </w:rPr>
        <w:t>Unless you apply the oils correctly and mix them properly, it can lead to all kinds of skin troubles. So, if you want to make sure you don’t irritate the skin further, below you’ll discover some of the best tips to follow when using essential oils on the skin.</w:t>
      </w:r>
    </w:p>
    <w:p w14:paraId="25D9BA3B" w14:textId="77777777" w:rsidR="00011EFA" w:rsidRPr="00E21869" w:rsidRDefault="00011EFA" w:rsidP="00011EFA">
      <w:pPr>
        <w:rPr>
          <w:rFonts w:cs="Courier New"/>
          <w:b/>
          <w:bCs/>
          <w:sz w:val="26"/>
          <w:szCs w:val="26"/>
        </w:rPr>
      </w:pPr>
      <w:r w:rsidRPr="00E21869">
        <w:rPr>
          <w:rFonts w:cs="Courier New"/>
          <w:b/>
          <w:bCs/>
          <w:sz w:val="26"/>
          <w:szCs w:val="26"/>
        </w:rPr>
        <w:t>Ensure you’re choosing high-quality oils</w:t>
      </w:r>
    </w:p>
    <w:p w14:paraId="2CCA22FB" w14:textId="41A4F87D" w:rsidR="00011EFA" w:rsidRDefault="00011EFA" w:rsidP="00011EFA">
      <w:pPr>
        <w:rPr>
          <w:rFonts w:cs="Courier New"/>
          <w:szCs w:val="24"/>
        </w:rPr>
      </w:pPr>
      <w:r w:rsidRPr="00E21869">
        <w:rPr>
          <w:rFonts w:cs="Courier New"/>
          <w:szCs w:val="24"/>
        </w:rPr>
        <w:t xml:space="preserve">One of the first tips you’ll absolutely want to follow, is ensuring you choose high-quality essential oils. </w:t>
      </w:r>
    </w:p>
    <w:p w14:paraId="70DDA5AE" w14:textId="1DB6BC35" w:rsidR="002972DB" w:rsidRPr="00E21869" w:rsidRDefault="002972DB" w:rsidP="00011EFA">
      <w:pPr>
        <w:rPr>
          <w:rFonts w:cs="Courier New"/>
          <w:szCs w:val="24"/>
        </w:rPr>
      </w:pPr>
      <w:r>
        <w:rPr>
          <w:rFonts w:cs="Courier New"/>
          <w:noProof/>
          <w:szCs w:val="24"/>
        </w:rPr>
        <w:drawing>
          <wp:inline distT="0" distB="0" distL="0" distR="0" wp14:anchorId="065EF7B4" wp14:editId="2F004EC1">
            <wp:extent cx="5337544" cy="3556973"/>
            <wp:effectExtent l="0" t="0" r="0" b="5715"/>
            <wp:docPr id="13" name="Picture 13" descr="A close up of a bo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oil-1370569_1280.jpg"/>
                    <pic:cNvPicPr/>
                  </pic:nvPicPr>
                  <pic:blipFill>
                    <a:blip r:embed="rId21">
                      <a:extLst>
                        <a:ext uri="{28A0092B-C50C-407E-A947-70E740481C1C}">
                          <a14:useLocalDpi xmlns:a14="http://schemas.microsoft.com/office/drawing/2010/main" val="0"/>
                        </a:ext>
                      </a:extLst>
                    </a:blip>
                    <a:stretch>
                      <a:fillRect/>
                    </a:stretch>
                  </pic:blipFill>
                  <pic:spPr>
                    <a:xfrm>
                      <a:off x="0" y="0"/>
                      <a:ext cx="5344898" cy="3561873"/>
                    </a:xfrm>
                    <a:prstGeom prst="rect">
                      <a:avLst/>
                    </a:prstGeom>
                  </pic:spPr>
                </pic:pic>
              </a:graphicData>
            </a:graphic>
          </wp:inline>
        </w:drawing>
      </w:r>
    </w:p>
    <w:p w14:paraId="61ACBDD7" w14:textId="77777777" w:rsidR="00011EFA" w:rsidRPr="00E21869" w:rsidRDefault="00011EFA" w:rsidP="00011EFA">
      <w:pPr>
        <w:rPr>
          <w:rFonts w:cs="Courier New"/>
          <w:szCs w:val="24"/>
        </w:rPr>
      </w:pPr>
      <w:r w:rsidRPr="00E21869">
        <w:rPr>
          <w:rFonts w:cs="Courier New"/>
          <w:szCs w:val="24"/>
        </w:rPr>
        <w:t xml:space="preserve">Due to how popular they are, there are a lot of fraudulent sellers trying to pass off weak, or fake essential oils as the real thing. Not only will these oils be ineffective, but they can also be a lot more dangerous due to not knowing what’s really in them. </w:t>
      </w:r>
    </w:p>
    <w:p w14:paraId="3AFBC5F6" w14:textId="77777777" w:rsidR="00011EFA" w:rsidRPr="00E21869" w:rsidRDefault="00011EFA" w:rsidP="00011EFA">
      <w:pPr>
        <w:rPr>
          <w:rFonts w:cs="Courier New"/>
          <w:szCs w:val="24"/>
        </w:rPr>
      </w:pPr>
      <w:r w:rsidRPr="00E21869">
        <w:rPr>
          <w:rFonts w:cs="Courier New"/>
          <w:szCs w:val="24"/>
        </w:rPr>
        <w:lastRenderedPageBreak/>
        <w:t xml:space="preserve">For this reason, it’s important to make sure you’re buying the best quality oils from a reliable source. </w:t>
      </w:r>
    </w:p>
    <w:p w14:paraId="67E63493" w14:textId="77777777" w:rsidR="00011EFA" w:rsidRPr="00E21869" w:rsidRDefault="00011EFA" w:rsidP="00011EFA">
      <w:pPr>
        <w:rPr>
          <w:rFonts w:cs="Courier New"/>
          <w:b/>
          <w:bCs/>
          <w:sz w:val="26"/>
          <w:szCs w:val="26"/>
        </w:rPr>
      </w:pPr>
      <w:r w:rsidRPr="00E21869">
        <w:rPr>
          <w:rFonts w:cs="Courier New"/>
          <w:b/>
          <w:bCs/>
          <w:sz w:val="26"/>
          <w:szCs w:val="26"/>
        </w:rPr>
        <w:t>Always follow dilution instructions</w:t>
      </w:r>
    </w:p>
    <w:p w14:paraId="057BCCD0" w14:textId="77777777" w:rsidR="00011EFA" w:rsidRPr="00E21869" w:rsidRDefault="00011EFA" w:rsidP="00011EFA">
      <w:pPr>
        <w:rPr>
          <w:rFonts w:cs="Courier New"/>
          <w:szCs w:val="24"/>
        </w:rPr>
      </w:pPr>
      <w:r w:rsidRPr="00E21869">
        <w:rPr>
          <w:rFonts w:cs="Courier New"/>
          <w:szCs w:val="24"/>
        </w:rPr>
        <w:t xml:space="preserve">It’s also important to make sure you get the dilution of the oils right. If they aren’t diluted properly, they could actually harm, rather than help the skin. </w:t>
      </w:r>
    </w:p>
    <w:p w14:paraId="796D0021" w14:textId="77777777" w:rsidR="00011EFA" w:rsidRPr="00E21869" w:rsidRDefault="00011EFA" w:rsidP="00011EFA">
      <w:pPr>
        <w:rPr>
          <w:rFonts w:cs="Courier New"/>
          <w:szCs w:val="24"/>
        </w:rPr>
      </w:pPr>
      <w:r w:rsidRPr="00E21869">
        <w:rPr>
          <w:rFonts w:cs="Courier New"/>
          <w:szCs w:val="24"/>
        </w:rPr>
        <w:t xml:space="preserve">Each oil has its own dilution recommendations. How much you dilute them down will depend upon the method you’re using to apply them to the skin. If you’re creating your own essential oil skincare products, you’ll also need to follow the specific dilution instructions provided. </w:t>
      </w:r>
    </w:p>
    <w:p w14:paraId="65AAF782" w14:textId="77777777" w:rsidR="00011EFA" w:rsidRPr="00E21869" w:rsidRDefault="00011EFA" w:rsidP="00011EFA">
      <w:pPr>
        <w:rPr>
          <w:rFonts w:cs="Courier New"/>
          <w:szCs w:val="24"/>
        </w:rPr>
      </w:pPr>
      <w:r w:rsidRPr="00E21869">
        <w:rPr>
          <w:rFonts w:cs="Courier New"/>
          <w:szCs w:val="24"/>
        </w:rPr>
        <w:t xml:space="preserve">It’s a good idea to research as much as you can about diluting essential oils before you attempt to use them in your skincare routine. </w:t>
      </w:r>
    </w:p>
    <w:p w14:paraId="6AE62A70" w14:textId="77777777" w:rsidR="00011EFA" w:rsidRPr="00E21869" w:rsidRDefault="00011EFA" w:rsidP="00011EFA">
      <w:pPr>
        <w:rPr>
          <w:rFonts w:cs="Courier New"/>
          <w:b/>
          <w:bCs/>
          <w:sz w:val="26"/>
          <w:szCs w:val="26"/>
        </w:rPr>
      </w:pPr>
      <w:r w:rsidRPr="00E21869">
        <w:rPr>
          <w:rFonts w:cs="Courier New"/>
          <w:b/>
          <w:bCs/>
          <w:sz w:val="26"/>
          <w:szCs w:val="26"/>
        </w:rPr>
        <w:t>Never skip the patch test</w:t>
      </w:r>
    </w:p>
    <w:p w14:paraId="1AF70054" w14:textId="77777777" w:rsidR="00011EFA" w:rsidRPr="00E21869" w:rsidRDefault="00011EFA" w:rsidP="00011EFA">
      <w:pPr>
        <w:rPr>
          <w:rFonts w:cs="Courier New"/>
          <w:szCs w:val="24"/>
        </w:rPr>
      </w:pPr>
      <w:r w:rsidRPr="00E21869">
        <w:rPr>
          <w:rFonts w:cs="Courier New"/>
          <w:szCs w:val="24"/>
        </w:rPr>
        <w:t xml:space="preserve">Even after diluting your oils properly, you’ll still need to carry out a patch test. You may have a reaction to the oils, so it’s important to test a small area before applying them properly. </w:t>
      </w:r>
    </w:p>
    <w:p w14:paraId="10D450E3" w14:textId="77777777" w:rsidR="00011EFA" w:rsidRPr="00E21869" w:rsidRDefault="00011EFA" w:rsidP="00011EFA">
      <w:pPr>
        <w:rPr>
          <w:rFonts w:cs="Courier New"/>
          <w:szCs w:val="24"/>
        </w:rPr>
      </w:pPr>
      <w:r w:rsidRPr="00E21869">
        <w:rPr>
          <w:rFonts w:cs="Courier New"/>
          <w:szCs w:val="24"/>
        </w:rPr>
        <w:t xml:space="preserve">Once you’ve applied a little of the diluted oil onto the skin, leave it for 24 hours. If you experience redness, itchiness or if there’s any other nasty side effects, don’t use the oil again. </w:t>
      </w:r>
    </w:p>
    <w:p w14:paraId="3C2FDB0C" w14:textId="77777777" w:rsidR="00011EFA" w:rsidRPr="00E21869" w:rsidRDefault="00011EFA" w:rsidP="00011EFA">
      <w:pPr>
        <w:rPr>
          <w:rFonts w:cs="Courier New"/>
          <w:szCs w:val="24"/>
        </w:rPr>
      </w:pPr>
      <w:r w:rsidRPr="00E21869">
        <w:rPr>
          <w:rFonts w:cs="Courier New"/>
          <w:szCs w:val="24"/>
        </w:rPr>
        <w:t>It’s important to carry out a patch test with every new oil you try. It’s also advisable to carry out a patch test if you’ve created your own skincare products.</w:t>
      </w:r>
    </w:p>
    <w:p w14:paraId="12F3393F" w14:textId="77777777" w:rsidR="00011EFA" w:rsidRPr="00E21869" w:rsidRDefault="00011EFA" w:rsidP="00011EFA">
      <w:pPr>
        <w:rPr>
          <w:rFonts w:cs="Courier New"/>
          <w:b/>
          <w:bCs/>
          <w:sz w:val="26"/>
          <w:szCs w:val="26"/>
        </w:rPr>
      </w:pPr>
      <w:r w:rsidRPr="00E21869">
        <w:rPr>
          <w:rFonts w:cs="Courier New"/>
          <w:b/>
          <w:bCs/>
          <w:sz w:val="26"/>
          <w:szCs w:val="26"/>
        </w:rPr>
        <w:t>Be wary when using oils in the bath</w:t>
      </w:r>
    </w:p>
    <w:p w14:paraId="17E7F038" w14:textId="77777777" w:rsidR="00011EFA" w:rsidRPr="00E21869" w:rsidRDefault="00011EFA" w:rsidP="00011EFA">
      <w:pPr>
        <w:rPr>
          <w:rFonts w:cs="Courier New"/>
          <w:szCs w:val="24"/>
        </w:rPr>
      </w:pPr>
      <w:r w:rsidRPr="00E21869">
        <w:rPr>
          <w:rFonts w:cs="Courier New"/>
          <w:szCs w:val="24"/>
        </w:rPr>
        <w:t>While essential oils can be added neat to bath water, care does need to be taken. Make sure you only use 6-8 drops, and don’t add the oil underneath the tap. This will actually cause the oil to release into the air via steam. Ideally, it’s best to add the oils after the water has been run.</w:t>
      </w:r>
    </w:p>
    <w:p w14:paraId="37F74F03" w14:textId="77777777" w:rsidR="00011EFA" w:rsidRPr="00E21869" w:rsidRDefault="00011EFA" w:rsidP="00011EFA">
      <w:pPr>
        <w:rPr>
          <w:rFonts w:cs="Courier New"/>
          <w:szCs w:val="24"/>
        </w:rPr>
      </w:pPr>
      <w:r w:rsidRPr="00E21869">
        <w:rPr>
          <w:rFonts w:cs="Courier New"/>
          <w:szCs w:val="24"/>
        </w:rPr>
        <w:t xml:space="preserve">Another tip is to avoid actually sitting on the oil in the bath. Always add it to the tap end and mix it into the water as much as possible.  </w:t>
      </w:r>
    </w:p>
    <w:p w14:paraId="0CDC603F" w14:textId="77777777" w:rsidR="005C24A7" w:rsidRDefault="005C24A7">
      <w:pPr>
        <w:rPr>
          <w:rFonts w:cs="Courier New"/>
          <w:b/>
          <w:bCs/>
          <w:sz w:val="26"/>
          <w:szCs w:val="26"/>
        </w:rPr>
      </w:pPr>
      <w:r>
        <w:rPr>
          <w:rFonts w:cs="Courier New"/>
          <w:b/>
          <w:bCs/>
          <w:sz w:val="26"/>
          <w:szCs w:val="26"/>
        </w:rPr>
        <w:br w:type="page"/>
      </w:r>
    </w:p>
    <w:p w14:paraId="259F088C" w14:textId="5348045E" w:rsidR="00011EFA" w:rsidRPr="00E21869" w:rsidRDefault="00011EFA" w:rsidP="00011EFA">
      <w:pPr>
        <w:rPr>
          <w:rFonts w:cs="Courier New"/>
          <w:b/>
          <w:bCs/>
          <w:sz w:val="26"/>
          <w:szCs w:val="26"/>
        </w:rPr>
      </w:pPr>
      <w:r w:rsidRPr="00E21869">
        <w:rPr>
          <w:rFonts w:cs="Courier New"/>
          <w:b/>
          <w:bCs/>
          <w:sz w:val="26"/>
          <w:szCs w:val="26"/>
        </w:rPr>
        <w:lastRenderedPageBreak/>
        <w:t>Seek medical advice before introducing oils into your routine</w:t>
      </w:r>
    </w:p>
    <w:p w14:paraId="6117B042" w14:textId="77777777" w:rsidR="00011EFA" w:rsidRPr="00E21869" w:rsidRDefault="00011EFA" w:rsidP="00011EFA">
      <w:pPr>
        <w:rPr>
          <w:rFonts w:cs="Courier New"/>
          <w:szCs w:val="24"/>
        </w:rPr>
      </w:pPr>
      <w:r w:rsidRPr="00E21869">
        <w:rPr>
          <w:rFonts w:cs="Courier New"/>
          <w:szCs w:val="24"/>
        </w:rPr>
        <w:t xml:space="preserve">Although essential oils are classed as natural, that doesn’t mean they don’t have side effects. That’s why it’s a good idea to seek medical advice before adding them to your beauty routine. </w:t>
      </w:r>
    </w:p>
    <w:p w14:paraId="64D1C62A" w14:textId="77777777" w:rsidR="00011EFA" w:rsidRPr="00E21869" w:rsidRDefault="00011EFA" w:rsidP="00011EFA">
      <w:pPr>
        <w:rPr>
          <w:rFonts w:cs="Courier New"/>
          <w:szCs w:val="24"/>
        </w:rPr>
      </w:pPr>
      <w:r w:rsidRPr="00E21869">
        <w:rPr>
          <w:rFonts w:cs="Courier New"/>
          <w:szCs w:val="24"/>
        </w:rPr>
        <w:t xml:space="preserve">If you’re pregnant or breastfeeding, it’s especially important to seek medical advice before using any essential oil. This is because some oils can be harmful to baby. </w:t>
      </w:r>
    </w:p>
    <w:p w14:paraId="5EAC3291" w14:textId="77777777" w:rsidR="00011EFA" w:rsidRPr="00E21869" w:rsidRDefault="00011EFA" w:rsidP="00011EFA">
      <w:pPr>
        <w:rPr>
          <w:rFonts w:cs="Courier New"/>
          <w:b/>
          <w:bCs/>
          <w:sz w:val="26"/>
          <w:szCs w:val="26"/>
        </w:rPr>
      </w:pPr>
      <w:r w:rsidRPr="00E21869">
        <w:rPr>
          <w:rFonts w:cs="Courier New"/>
          <w:b/>
          <w:bCs/>
          <w:sz w:val="26"/>
          <w:szCs w:val="26"/>
        </w:rPr>
        <w:t>Follow the less is more rule</w:t>
      </w:r>
    </w:p>
    <w:p w14:paraId="0F1CC171" w14:textId="1C15AACC" w:rsidR="00011EFA" w:rsidRDefault="00011EFA" w:rsidP="00011EFA">
      <w:pPr>
        <w:rPr>
          <w:rFonts w:cs="Courier New"/>
          <w:szCs w:val="24"/>
        </w:rPr>
      </w:pPr>
      <w:r w:rsidRPr="00E21869">
        <w:rPr>
          <w:rFonts w:cs="Courier New"/>
          <w:szCs w:val="24"/>
        </w:rPr>
        <w:t>When using essential oils, it’s always good to follow the less is more rule. As they are extremely concentrated, you only need a very small amount to gain the benefits. So, never be tempted to use more than the recommended dosage.</w:t>
      </w:r>
    </w:p>
    <w:p w14:paraId="06462470" w14:textId="65397F8D" w:rsidR="005C24A7" w:rsidRPr="00E21869" w:rsidRDefault="005C24A7" w:rsidP="00011EFA">
      <w:pPr>
        <w:rPr>
          <w:rFonts w:cs="Courier New"/>
          <w:szCs w:val="24"/>
        </w:rPr>
      </w:pPr>
      <w:r>
        <w:rPr>
          <w:rFonts w:cs="Courier New"/>
          <w:noProof/>
          <w:szCs w:val="24"/>
        </w:rPr>
        <w:drawing>
          <wp:inline distT="0" distB="0" distL="0" distR="0" wp14:anchorId="69DF2F98" wp14:editId="366D51A9">
            <wp:extent cx="5295014" cy="3528630"/>
            <wp:effectExtent l="0" t="0" r="1270" b="0"/>
            <wp:docPr id="14" name="Picture 14" descr="A picture containing wall, indoor, floor, liv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ssential-oils-3931427_1280.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300192" cy="3532081"/>
                    </a:xfrm>
                    <a:prstGeom prst="rect">
                      <a:avLst/>
                    </a:prstGeom>
                  </pic:spPr>
                </pic:pic>
              </a:graphicData>
            </a:graphic>
          </wp:inline>
        </w:drawing>
      </w:r>
    </w:p>
    <w:p w14:paraId="59709333" w14:textId="2D1A5EEC" w:rsidR="00263252" w:rsidRPr="00F830F9" w:rsidRDefault="00011EFA" w:rsidP="00F830F9">
      <w:r w:rsidRPr="00E21869">
        <w:rPr>
          <w:rFonts w:cs="Courier New"/>
          <w:szCs w:val="24"/>
        </w:rPr>
        <w:t xml:space="preserve">Overall, essential oils can be extremely beneficial to the skin when used correctly. You may need to experiment with a few different types of oils in order to find the best one to match your skin’s needs. Once you have found what works, you’ll never miss essential oils out of your skincare routine again.  </w:t>
      </w:r>
    </w:p>
    <w:sectPr w:rsidR="00263252" w:rsidRPr="00F830F9" w:rsidSect="00100B4E">
      <w:footerReference w:type="default" r:id="rId23"/>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1485A7" w14:textId="77777777" w:rsidR="00DF2BCF" w:rsidRDefault="00DF2BCF" w:rsidP="00100B4E">
      <w:pPr>
        <w:spacing w:after="0" w:line="240" w:lineRule="auto"/>
      </w:pPr>
      <w:r>
        <w:separator/>
      </w:r>
    </w:p>
  </w:endnote>
  <w:endnote w:type="continuationSeparator" w:id="0">
    <w:p w14:paraId="5D8D2FA0" w14:textId="77777777" w:rsidR="00DF2BCF" w:rsidRDefault="00DF2BCF" w:rsidP="00100B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6B3CAA" w14:textId="77777777" w:rsidR="00100B4E" w:rsidRDefault="00100B4E">
    <w:pPr>
      <w:tabs>
        <w:tab w:val="center" w:pos="4550"/>
        <w:tab w:val="left" w:pos="5818"/>
      </w:tabs>
      <w:ind w:right="260"/>
      <w:jc w:val="right"/>
      <w:rPr>
        <w:color w:val="222A35" w:themeColor="text2" w:themeShade="80"/>
        <w:szCs w:val="24"/>
      </w:rPr>
    </w:pPr>
    <w:r>
      <w:rPr>
        <w:color w:val="8496B0" w:themeColor="text2" w:themeTint="99"/>
        <w:spacing w:val="60"/>
        <w:szCs w:val="24"/>
      </w:rPr>
      <w:t>Page</w:t>
    </w:r>
    <w:r>
      <w:rPr>
        <w:color w:val="8496B0" w:themeColor="text2" w:themeTint="99"/>
        <w:szCs w:val="24"/>
      </w:rPr>
      <w:t xml:space="preserve"> </w:t>
    </w:r>
    <w:r>
      <w:rPr>
        <w:color w:val="323E4F" w:themeColor="text2" w:themeShade="BF"/>
        <w:szCs w:val="24"/>
      </w:rPr>
      <w:fldChar w:fldCharType="begin"/>
    </w:r>
    <w:r>
      <w:rPr>
        <w:color w:val="323E4F" w:themeColor="text2" w:themeShade="BF"/>
        <w:szCs w:val="24"/>
      </w:rPr>
      <w:instrText xml:space="preserve"> PAGE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r>
      <w:rPr>
        <w:color w:val="323E4F" w:themeColor="text2" w:themeShade="BF"/>
        <w:szCs w:val="24"/>
      </w:rPr>
      <w:t xml:space="preserve"> | </w:t>
    </w:r>
    <w:r>
      <w:rPr>
        <w:color w:val="323E4F" w:themeColor="text2" w:themeShade="BF"/>
        <w:szCs w:val="24"/>
      </w:rPr>
      <w:fldChar w:fldCharType="begin"/>
    </w:r>
    <w:r>
      <w:rPr>
        <w:color w:val="323E4F" w:themeColor="text2" w:themeShade="BF"/>
        <w:szCs w:val="24"/>
      </w:rPr>
      <w:instrText xml:space="preserve"> NUMPAGES  \* Arabic  \* MERGEFORMAT </w:instrText>
    </w:r>
    <w:r>
      <w:rPr>
        <w:color w:val="323E4F" w:themeColor="text2" w:themeShade="BF"/>
        <w:szCs w:val="24"/>
      </w:rPr>
      <w:fldChar w:fldCharType="separate"/>
    </w:r>
    <w:r>
      <w:rPr>
        <w:noProof/>
        <w:color w:val="323E4F" w:themeColor="text2" w:themeShade="BF"/>
        <w:szCs w:val="24"/>
      </w:rPr>
      <w:t>1</w:t>
    </w:r>
    <w:r>
      <w:rPr>
        <w:color w:val="323E4F" w:themeColor="text2" w:themeShade="BF"/>
        <w:szCs w:val="24"/>
      </w:rPr>
      <w:fldChar w:fldCharType="end"/>
    </w:r>
  </w:p>
  <w:p w14:paraId="06030EBE" w14:textId="77777777" w:rsidR="00100B4E" w:rsidRDefault="00100B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9254E5" w14:textId="77777777" w:rsidR="00DF2BCF" w:rsidRDefault="00DF2BCF" w:rsidP="00100B4E">
      <w:pPr>
        <w:spacing w:after="0" w:line="240" w:lineRule="auto"/>
      </w:pPr>
      <w:r>
        <w:separator/>
      </w:r>
    </w:p>
  </w:footnote>
  <w:footnote w:type="continuationSeparator" w:id="0">
    <w:p w14:paraId="50BBDB0E" w14:textId="77777777" w:rsidR="00DF2BCF" w:rsidRDefault="00DF2BCF" w:rsidP="00100B4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0F85954"/>
    <w:multiLevelType w:val="hybridMultilevel"/>
    <w:tmpl w:val="80AE1F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CC05A0B"/>
    <w:multiLevelType w:val="hybridMultilevel"/>
    <w:tmpl w:val="2BE65B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661194A"/>
    <w:multiLevelType w:val="hybridMultilevel"/>
    <w:tmpl w:val="D5E446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0DD4008"/>
    <w:multiLevelType w:val="hybridMultilevel"/>
    <w:tmpl w:val="539E32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MDEyNDEzMrIwMjc3sDBV0lEKTi0uzszPAykwqgUAgx0ghCwAAAA="/>
  </w:docVars>
  <w:rsids>
    <w:rsidRoot w:val="00011EFA"/>
    <w:rsid w:val="00011EFA"/>
    <w:rsid w:val="00100B4E"/>
    <w:rsid w:val="001E7F93"/>
    <w:rsid w:val="00263252"/>
    <w:rsid w:val="002972DB"/>
    <w:rsid w:val="002E7C60"/>
    <w:rsid w:val="005C24A7"/>
    <w:rsid w:val="00990773"/>
    <w:rsid w:val="00D5614D"/>
    <w:rsid w:val="00DF2BCF"/>
    <w:rsid w:val="00E61D85"/>
    <w:rsid w:val="00EA39AC"/>
    <w:rsid w:val="00F830F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DA5F97"/>
  <w15:chartTrackingRefBased/>
  <w15:docId w15:val="{B35B08B5-B081-4145-918C-44B27AC48B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30F9"/>
    <w:rPr>
      <w:rFonts w:ascii="Courier New" w:hAnsi="Courier New"/>
      <w:sz w:val="24"/>
    </w:rPr>
  </w:style>
  <w:style w:type="paragraph" w:styleId="Heading1">
    <w:name w:val="heading 1"/>
    <w:basedOn w:val="Normal"/>
    <w:next w:val="Normal"/>
    <w:link w:val="Heading1Char"/>
    <w:uiPriority w:val="9"/>
    <w:qFormat/>
    <w:rsid w:val="00F830F9"/>
    <w:pPr>
      <w:keepNext/>
      <w:keepLines/>
      <w:spacing w:before="240" w:after="0"/>
      <w:outlineLvl w:val="0"/>
    </w:pPr>
    <w:rPr>
      <w:rFonts w:eastAsiaTheme="majorEastAsia" w:cstheme="majorBidi"/>
      <w:b/>
      <w:color w:val="000000" w:themeColor="text1"/>
      <w:sz w:val="32"/>
      <w:szCs w:val="32"/>
    </w:rPr>
  </w:style>
  <w:style w:type="paragraph" w:styleId="Heading2">
    <w:name w:val="heading 2"/>
    <w:basedOn w:val="Normal"/>
    <w:next w:val="Normal"/>
    <w:link w:val="Heading2Char"/>
    <w:uiPriority w:val="9"/>
    <w:unhideWhenUsed/>
    <w:qFormat/>
    <w:rsid w:val="00F830F9"/>
    <w:pPr>
      <w:keepNext/>
      <w:keepLines/>
      <w:spacing w:before="40" w:after="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30F9"/>
    <w:rPr>
      <w:rFonts w:ascii="Courier New" w:eastAsiaTheme="majorEastAsia" w:hAnsi="Courier New" w:cstheme="majorBidi"/>
      <w:b/>
      <w:color w:val="000000" w:themeColor="text1"/>
      <w:sz w:val="32"/>
      <w:szCs w:val="32"/>
    </w:rPr>
  </w:style>
  <w:style w:type="character" w:customStyle="1" w:styleId="Heading2Char">
    <w:name w:val="Heading 2 Char"/>
    <w:basedOn w:val="DefaultParagraphFont"/>
    <w:link w:val="Heading2"/>
    <w:uiPriority w:val="9"/>
    <w:rsid w:val="00F830F9"/>
    <w:rPr>
      <w:rFonts w:ascii="Courier New" w:eastAsiaTheme="majorEastAsia" w:hAnsi="Courier New" w:cstheme="majorBidi"/>
      <w:b/>
      <w:color w:val="000000" w:themeColor="text1"/>
      <w:sz w:val="26"/>
      <w:szCs w:val="26"/>
    </w:rPr>
  </w:style>
  <w:style w:type="paragraph" w:styleId="TOCHeading">
    <w:name w:val="TOC Heading"/>
    <w:basedOn w:val="Heading1"/>
    <w:next w:val="Normal"/>
    <w:uiPriority w:val="39"/>
    <w:unhideWhenUsed/>
    <w:qFormat/>
    <w:rsid w:val="00100B4E"/>
    <w:pPr>
      <w:outlineLvl w:val="9"/>
    </w:pPr>
    <w:rPr>
      <w:rFonts w:asciiTheme="majorHAnsi" w:hAnsiTheme="majorHAnsi"/>
      <w:b w:val="0"/>
      <w:color w:val="2F5496" w:themeColor="accent1" w:themeShade="BF"/>
    </w:rPr>
  </w:style>
  <w:style w:type="paragraph" w:styleId="Header">
    <w:name w:val="header"/>
    <w:basedOn w:val="Normal"/>
    <w:link w:val="HeaderChar"/>
    <w:uiPriority w:val="99"/>
    <w:unhideWhenUsed/>
    <w:rsid w:val="00100B4E"/>
    <w:pPr>
      <w:tabs>
        <w:tab w:val="center" w:pos="4680"/>
        <w:tab w:val="right" w:pos="9360"/>
      </w:tabs>
      <w:spacing w:after="0" w:line="240" w:lineRule="auto"/>
    </w:pPr>
  </w:style>
  <w:style w:type="character" w:customStyle="1" w:styleId="HeaderChar">
    <w:name w:val="Header Char"/>
    <w:basedOn w:val="DefaultParagraphFont"/>
    <w:link w:val="Header"/>
    <w:uiPriority w:val="99"/>
    <w:rsid w:val="00100B4E"/>
    <w:rPr>
      <w:rFonts w:ascii="Courier New" w:hAnsi="Courier New"/>
      <w:sz w:val="24"/>
    </w:rPr>
  </w:style>
  <w:style w:type="paragraph" w:styleId="Footer">
    <w:name w:val="footer"/>
    <w:basedOn w:val="Normal"/>
    <w:link w:val="FooterChar"/>
    <w:uiPriority w:val="99"/>
    <w:unhideWhenUsed/>
    <w:rsid w:val="00100B4E"/>
    <w:pPr>
      <w:tabs>
        <w:tab w:val="center" w:pos="4680"/>
        <w:tab w:val="right" w:pos="9360"/>
      </w:tabs>
      <w:spacing w:after="0" w:line="240" w:lineRule="auto"/>
    </w:pPr>
  </w:style>
  <w:style w:type="character" w:customStyle="1" w:styleId="FooterChar">
    <w:name w:val="Footer Char"/>
    <w:basedOn w:val="DefaultParagraphFont"/>
    <w:link w:val="Footer"/>
    <w:uiPriority w:val="99"/>
    <w:rsid w:val="00100B4E"/>
    <w:rPr>
      <w:rFonts w:ascii="Courier New" w:hAnsi="Courier New"/>
      <w:sz w:val="24"/>
    </w:rPr>
  </w:style>
  <w:style w:type="paragraph" w:styleId="ListParagraph">
    <w:name w:val="List Paragraph"/>
    <w:basedOn w:val="Normal"/>
    <w:uiPriority w:val="34"/>
    <w:qFormat/>
    <w:rsid w:val="00011EFA"/>
    <w:pPr>
      <w:ind w:left="720"/>
      <w:contextualSpacing/>
    </w:pPr>
    <w:rPr>
      <w:rFonts w:asciiTheme="minorHAnsi" w:hAnsiTheme="minorHAnsi"/>
      <w:sz w:val="22"/>
      <w:lang w:val="en-GB"/>
    </w:rPr>
  </w:style>
  <w:style w:type="paragraph" w:styleId="TOC1">
    <w:name w:val="toc 1"/>
    <w:basedOn w:val="Normal"/>
    <w:next w:val="Normal"/>
    <w:autoRedefine/>
    <w:uiPriority w:val="39"/>
    <w:unhideWhenUsed/>
    <w:rsid w:val="00011EFA"/>
    <w:pPr>
      <w:spacing w:after="100"/>
    </w:pPr>
  </w:style>
  <w:style w:type="paragraph" w:styleId="TOC2">
    <w:name w:val="toc 2"/>
    <w:basedOn w:val="Normal"/>
    <w:next w:val="Normal"/>
    <w:autoRedefine/>
    <w:uiPriority w:val="39"/>
    <w:unhideWhenUsed/>
    <w:rsid w:val="00011EFA"/>
    <w:pPr>
      <w:spacing w:after="100"/>
      <w:ind w:left="240"/>
    </w:pPr>
  </w:style>
  <w:style w:type="character" w:styleId="Hyperlink">
    <w:name w:val="Hyperlink"/>
    <w:basedOn w:val="DefaultParagraphFont"/>
    <w:uiPriority w:val="99"/>
    <w:unhideWhenUsed/>
    <w:rsid w:val="00011EF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image" Target="media/image14.jp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g"/><Relationship Id="rId23" Type="http://schemas.openxmlformats.org/officeDocument/2006/relationships/footer" Target="footer1.xml"/><Relationship Id="rId10" Type="http://schemas.openxmlformats.org/officeDocument/2006/relationships/image" Target="media/image3.jp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g"/><Relationship Id="rId22" Type="http://schemas.openxmlformats.org/officeDocument/2006/relationships/image" Target="media/image15.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imee\Documents\April%20Reviews\2019\PLRGROWYOURLISTTopic-NSP\TEMPLATES%20-%20PLEASE%20DELETE%20WHEN%20DONE\Report%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A8998A6-A6E9-4288-AEEB-9626DB8EA4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 TEMPLATE</Template>
  <TotalTime>45</TotalTime>
  <Pages>21</Pages>
  <Words>2788</Words>
  <Characters>15898</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Aimee Rogers</dc:creator>
  <cp:keywords/>
  <dc:description/>
  <cp:lastModifiedBy>April Lemarr</cp:lastModifiedBy>
  <cp:revision>4</cp:revision>
  <dcterms:created xsi:type="dcterms:W3CDTF">2019-06-26T13:07:00Z</dcterms:created>
  <dcterms:modified xsi:type="dcterms:W3CDTF">2019-07-06T14:42:00Z</dcterms:modified>
</cp:coreProperties>
</file>